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23645D5B" w:rsidR="00960980" w:rsidRPr="00B7321B" w:rsidRDefault="00960980" w:rsidP="00960980">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6420B2">
        <w:rPr>
          <w:bCs/>
          <w:noProof w:val="0"/>
          <w:sz w:val="24"/>
          <w:szCs w:val="24"/>
        </w:rPr>
        <w:t>1</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6420B2" w:rsidRPr="006420B2">
        <w:rPr>
          <w:bCs/>
          <w:noProof w:val="0"/>
          <w:sz w:val="24"/>
          <w:szCs w:val="24"/>
          <w:lang w:val="en-GB"/>
        </w:rPr>
        <w:t>03401</w:t>
      </w:r>
    </w:p>
    <w:bookmarkEnd w:id="0"/>
    <w:bookmarkEnd w:id="1"/>
    <w:p w14:paraId="42FCAD20" w14:textId="6C59730F" w:rsidR="00960980" w:rsidRPr="00B7321B" w:rsidRDefault="006420B2" w:rsidP="00960980">
      <w:pPr>
        <w:pStyle w:val="Header"/>
        <w:rPr>
          <w:bCs/>
          <w:noProof w:val="0"/>
          <w:sz w:val="24"/>
          <w:szCs w:val="24"/>
        </w:rPr>
      </w:pPr>
      <w:r>
        <w:rPr>
          <w:bCs/>
          <w:noProof w:val="0"/>
          <w:sz w:val="24"/>
          <w:szCs w:val="24"/>
        </w:rPr>
        <w:t>St Julian’s</w:t>
      </w:r>
      <w:r w:rsidR="00960980">
        <w:rPr>
          <w:bCs/>
          <w:noProof w:val="0"/>
          <w:sz w:val="24"/>
          <w:szCs w:val="24"/>
        </w:rPr>
        <w:t xml:space="preserve">, </w:t>
      </w:r>
      <w:r>
        <w:rPr>
          <w:bCs/>
          <w:noProof w:val="0"/>
          <w:sz w:val="24"/>
          <w:szCs w:val="24"/>
        </w:rPr>
        <w:t>Malta</w:t>
      </w:r>
      <w:r w:rsidR="00960980" w:rsidRPr="00B7321B">
        <w:rPr>
          <w:bCs/>
          <w:noProof w:val="0"/>
          <w:sz w:val="24"/>
          <w:szCs w:val="24"/>
        </w:rPr>
        <w:t xml:space="preserve">, </w:t>
      </w:r>
      <w:r>
        <w:rPr>
          <w:bCs/>
          <w:noProof w:val="0"/>
          <w:sz w:val="24"/>
          <w:szCs w:val="24"/>
        </w:rPr>
        <w:t>19</w:t>
      </w:r>
      <w:r w:rsidR="00960980" w:rsidRPr="00B7321B">
        <w:rPr>
          <w:bCs/>
          <w:noProof w:val="0"/>
          <w:sz w:val="24"/>
          <w:szCs w:val="24"/>
        </w:rPr>
        <w:t xml:space="preserve"> – </w:t>
      </w:r>
      <w:r>
        <w:rPr>
          <w:bCs/>
          <w:noProof w:val="0"/>
          <w:sz w:val="24"/>
          <w:szCs w:val="24"/>
        </w:rPr>
        <w:t>23</w:t>
      </w:r>
      <w:r w:rsidR="00960980" w:rsidRPr="00B7321B">
        <w:rPr>
          <w:bCs/>
          <w:noProof w:val="0"/>
          <w:sz w:val="24"/>
          <w:szCs w:val="24"/>
        </w:rPr>
        <w:t xml:space="preserve"> </w:t>
      </w:r>
      <w:r>
        <w:rPr>
          <w:bCs/>
          <w:noProof w:val="0"/>
          <w:sz w:val="24"/>
          <w:szCs w:val="24"/>
        </w:rPr>
        <w:t>May</w:t>
      </w:r>
      <w:r w:rsidR="00960980" w:rsidRPr="00B7321B">
        <w:rPr>
          <w:bCs/>
          <w:noProof w:val="0"/>
          <w:sz w:val="24"/>
          <w:szCs w:val="24"/>
        </w:rPr>
        <w:t xml:space="preserve"> 202</w:t>
      </w:r>
      <w:r w:rsidR="00960980">
        <w:rPr>
          <w:bCs/>
          <w:noProof w:val="0"/>
          <w:sz w:val="24"/>
          <w:szCs w:val="24"/>
        </w:rPr>
        <w:t>5</w:t>
      </w:r>
    </w:p>
    <w:p w14:paraId="20CC60C7" w14:textId="77777777" w:rsidR="00AC6AF3" w:rsidRPr="00BF79D4" w:rsidRDefault="00AC6AF3" w:rsidP="16512788">
      <w:pPr>
        <w:pStyle w:val="CRCoverPage"/>
        <w:rPr>
          <w:rFonts w:cs="Arial"/>
          <w:b/>
          <w:bCs/>
          <w:sz w:val="24"/>
          <w:szCs w:val="24"/>
          <w:lang w:val="en-US"/>
        </w:rPr>
      </w:pPr>
    </w:p>
    <w:p w14:paraId="30E02941" w14:textId="25C30F45"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1F201D" w:rsidRPr="00BF79D4">
        <w:rPr>
          <w:rFonts w:cs="Arial"/>
          <w:b/>
          <w:bCs/>
          <w:sz w:val="24"/>
          <w:szCs w:val="24"/>
          <w:lang w:val="en-US"/>
        </w:rPr>
        <w:t>.</w:t>
      </w:r>
      <w:r w:rsidR="00A613FC" w:rsidRPr="00BF79D4">
        <w:rPr>
          <w:rFonts w:cs="Arial"/>
          <w:b/>
          <w:bCs/>
          <w:sz w:val="24"/>
          <w:szCs w:val="24"/>
          <w:lang w:val="en-US"/>
        </w:rPr>
        <w:t>1</w:t>
      </w:r>
      <w:r w:rsidR="00E104CA" w:rsidRPr="00BF79D4">
        <w:rPr>
          <w:rFonts w:cs="Arial"/>
          <w:b/>
          <w:bCs/>
          <w:sz w:val="24"/>
          <w:szCs w:val="24"/>
          <w:lang w:val="en-US"/>
        </w:rPr>
        <w:t>5</w:t>
      </w:r>
      <w:r w:rsidR="00A613FC" w:rsidRPr="00BF79D4">
        <w:rPr>
          <w:rFonts w:cs="Arial"/>
          <w:b/>
          <w:bCs/>
          <w:sz w:val="24"/>
          <w:szCs w:val="24"/>
          <w:lang w:val="en-US"/>
        </w:rPr>
        <w:t>.</w:t>
      </w:r>
      <w:r w:rsidR="000006EE">
        <w:rPr>
          <w:rFonts w:cs="Arial"/>
          <w:b/>
          <w:bCs/>
          <w:sz w:val="24"/>
          <w:szCs w:val="24"/>
          <w:lang w:val="en-US"/>
        </w:rPr>
        <w:t>3</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55BA38E1"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BD3472">
        <w:rPr>
          <w:rFonts w:ascii="Arial" w:hAnsi="Arial" w:cs="Arial"/>
          <w:b/>
          <w:bCs/>
          <w:sz w:val="24"/>
        </w:rPr>
        <w:t xml:space="preserve">Views on </w:t>
      </w:r>
      <w:r w:rsidR="000006EE">
        <w:rPr>
          <w:rFonts w:ascii="Arial" w:hAnsi="Arial" w:cs="Arial"/>
          <w:b/>
          <w:bCs/>
          <w:sz w:val="24"/>
        </w:rPr>
        <w:t>UE features for the e</w:t>
      </w:r>
      <w:r w:rsidR="000006EE" w:rsidRPr="00940A71">
        <w:rPr>
          <w:rFonts w:ascii="Arial" w:hAnsi="Arial" w:cs="Arial"/>
          <w:b/>
          <w:bCs/>
          <w:sz w:val="24"/>
        </w:rPr>
        <w:t>volution of NR duplex operation</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2261C220" w14:textId="2BDF8DF6" w:rsidR="00BD3472" w:rsidRDefault="00BD3472" w:rsidP="00BD3472">
      <w:bookmarkStart w:id="2" w:name="_Hlk510705081"/>
      <w:r>
        <w:t>This contribution presents our views on the remaining issues of the Rel-19 UE features</w:t>
      </w:r>
      <w:r w:rsidR="000006EE">
        <w:t xml:space="preserve"> on Evolution of NR duplexing operation,</w:t>
      </w:r>
      <w:r>
        <w:t xml:space="preserve"> building on the outcome of RAN1#120</w:t>
      </w:r>
      <w:r w:rsidR="0039091E">
        <w:t>bis</w:t>
      </w:r>
      <w:r>
        <w:t xml:space="preserve"> [1].</w:t>
      </w:r>
    </w:p>
    <w:p w14:paraId="2E37695C" w14:textId="77777777" w:rsidR="006B1F9F" w:rsidRDefault="006B1F9F" w:rsidP="00FE4290"/>
    <w:p w14:paraId="71230483" w14:textId="34A40B2B" w:rsidR="00305297" w:rsidRDefault="007820D0" w:rsidP="00E076CE">
      <w:pPr>
        <w:pStyle w:val="Heading1"/>
      </w:pPr>
      <w:r>
        <w:t>Discussion</w:t>
      </w:r>
      <w:r w:rsidR="00F11B74">
        <w:t xml:space="preserve"> and proposals</w:t>
      </w:r>
    </w:p>
    <w:bookmarkEnd w:id="2"/>
    <w:p w14:paraId="440B5895" w14:textId="0901E66E" w:rsidR="00AC6AF3" w:rsidRDefault="00A71CB5" w:rsidP="00A71CB5">
      <w:pPr>
        <w:pStyle w:val="Heading2"/>
      </w:pPr>
      <w:r>
        <w:t>FGs for SBFD operation</w:t>
      </w:r>
    </w:p>
    <w:p w14:paraId="7BBFD2AB" w14:textId="4DF1DB39" w:rsidR="00A71CB5" w:rsidRDefault="00351FCE" w:rsidP="00A71CB5">
      <w:pPr>
        <w:pStyle w:val="Heading3"/>
      </w:pPr>
      <w:r>
        <w:t>FG 60-1</w:t>
      </w:r>
    </w:p>
    <w:p w14:paraId="61401AEE" w14:textId="2B57E31A" w:rsidR="00A05236" w:rsidRDefault="00A05236" w:rsidP="006A0F8F">
      <w:pPr>
        <w:spacing w:before="120" w:after="120" w:line="276" w:lineRule="auto"/>
        <w:jc w:val="both"/>
        <w:rPr>
          <w:rFonts w:eastAsia="MS Mincho" w:cs="Arial"/>
          <w:color w:val="000000" w:themeColor="text1"/>
          <w:szCs w:val="18"/>
          <w:lang w:eastAsia="ja-JP"/>
        </w:rPr>
      </w:pPr>
      <w:r>
        <w:t xml:space="preserve">Basic FG </w:t>
      </w:r>
      <w:r w:rsidRPr="008A64ED">
        <w:rPr>
          <w:rFonts w:eastAsia="MS Mincho" w:cs="Arial"/>
          <w:color w:val="000000" w:themeColor="text1"/>
          <w:szCs w:val="18"/>
          <w:lang w:eastAsia="ja-JP"/>
        </w:rPr>
        <w:t>60-1</w:t>
      </w:r>
      <w:r>
        <w:t xml:space="preserve"> for SBFD was </w:t>
      </w:r>
      <w:r w:rsidR="005648F6">
        <w:t>updated</w:t>
      </w:r>
      <w:r>
        <w:t xml:space="preserve"> in RAN1#120</w:t>
      </w:r>
      <w:r w:rsidR="005648F6">
        <w:t>b</w:t>
      </w:r>
      <w:r>
        <w:t xml:space="preserve"> as shown in the Annex</w:t>
      </w:r>
      <w:r>
        <w:rPr>
          <w:rFonts w:eastAsia="MS Mincho" w:cs="Arial"/>
          <w:color w:val="000000" w:themeColor="text1"/>
          <w:szCs w:val="18"/>
          <w:lang w:eastAsia="ja-JP"/>
        </w:rPr>
        <w:t xml:space="preserve">. In this section we </w:t>
      </w:r>
      <w:r w:rsidR="00E57482">
        <w:rPr>
          <w:rFonts w:eastAsia="MS Mincho" w:cs="Arial"/>
          <w:color w:val="000000" w:themeColor="text1"/>
          <w:szCs w:val="18"/>
          <w:lang w:eastAsia="ja-JP"/>
        </w:rPr>
        <w:t>discuss the remaining issues (highlighted in yellow) related FG 60-1.</w:t>
      </w:r>
    </w:p>
    <w:p w14:paraId="7CB96669" w14:textId="60AAB34C" w:rsidR="00D60898" w:rsidRDefault="00D60898" w:rsidP="006A0F8F">
      <w:pPr>
        <w:spacing w:before="120" w:after="120" w:line="276" w:lineRule="auto"/>
        <w:jc w:val="both"/>
        <w:rPr>
          <w:rFonts w:eastAsia="MS Mincho" w:cs="Arial"/>
          <w:color w:val="000000" w:themeColor="text1"/>
          <w:szCs w:val="18"/>
          <w:lang w:eastAsia="ja-JP"/>
        </w:rPr>
      </w:pPr>
      <w:r>
        <w:rPr>
          <w:rFonts w:eastAsia="MS Mincho" w:cs="Arial"/>
          <w:color w:val="000000" w:themeColor="text1"/>
          <w:szCs w:val="18"/>
          <w:lang w:eastAsia="ja-JP"/>
        </w:rPr>
        <w:t>Regarding remaining issues on the following components:</w:t>
      </w:r>
    </w:p>
    <w:tbl>
      <w:tblPr>
        <w:tblStyle w:val="TableGrid"/>
        <w:tblW w:w="0" w:type="auto"/>
        <w:tblLook w:val="04A0" w:firstRow="1" w:lastRow="0" w:firstColumn="1" w:lastColumn="0" w:noHBand="0" w:noVBand="1"/>
      </w:tblPr>
      <w:tblGrid>
        <w:gridCol w:w="9628"/>
      </w:tblGrid>
      <w:tr w:rsidR="00D60898" w14:paraId="559895C6" w14:textId="77777777" w:rsidTr="00D60898">
        <w:tc>
          <w:tcPr>
            <w:tcW w:w="9628" w:type="dxa"/>
          </w:tcPr>
          <w:p w14:paraId="2614B181" w14:textId="6296F49F" w:rsidR="005648F6" w:rsidRDefault="005648F6" w:rsidP="005648F6">
            <w:pPr>
              <w:rPr>
                <w:rFonts w:ascii="Arial" w:hAnsi="Arial" w:cs="Arial"/>
                <w:color w:val="000000" w:themeColor="text1"/>
                <w:sz w:val="18"/>
                <w:szCs w:val="18"/>
                <w:highlight w:val="yellow"/>
              </w:rPr>
            </w:pPr>
            <w:r w:rsidRPr="00AB0C57">
              <w:rPr>
                <w:rFonts w:ascii="Arial" w:hAnsi="Arial" w:cs="Arial"/>
                <w:color w:val="000000" w:themeColor="text1"/>
                <w:sz w:val="18"/>
                <w:szCs w:val="18"/>
              </w:rPr>
              <w:t>2. Support of UL transmission in one UL subband and DL reception in one</w:t>
            </w:r>
            <w:r w:rsidRPr="008A64ED">
              <w:rPr>
                <w:rFonts w:ascii="Arial" w:hAnsi="Arial" w:cs="Arial"/>
                <w:color w:val="000000" w:themeColor="text1"/>
                <w:sz w:val="18"/>
                <w:szCs w:val="18"/>
                <w:highlight w:val="yellow"/>
              </w:rPr>
              <w:t>[/two]</w:t>
            </w:r>
            <w:r w:rsidRPr="00AB0C57">
              <w:rPr>
                <w:rFonts w:ascii="Arial" w:hAnsi="Arial" w:cs="Arial"/>
                <w:color w:val="000000" w:themeColor="text1"/>
                <w:sz w:val="18"/>
                <w:szCs w:val="18"/>
              </w:rPr>
              <w:t xml:space="preserve"> DL subband in SBFD symbols</w:t>
            </w:r>
          </w:p>
          <w:p w14:paraId="11E11169" w14:textId="243F2900" w:rsidR="005648F6" w:rsidRPr="005977DE" w:rsidRDefault="005648F6" w:rsidP="005648F6">
            <w:pPr>
              <w:rPr>
                <w:rFonts w:ascii="Arial" w:hAnsi="Arial" w:cs="Arial"/>
                <w:color w:val="000000" w:themeColor="text1"/>
                <w:sz w:val="18"/>
                <w:szCs w:val="18"/>
              </w:rPr>
            </w:pPr>
            <w:r w:rsidRPr="00AB0C57">
              <w:rPr>
                <w:rFonts w:ascii="Arial" w:hAnsi="Arial" w:cs="Arial"/>
                <w:color w:val="000000" w:themeColor="text1"/>
                <w:sz w:val="18"/>
                <w:szCs w:val="18"/>
                <w:highlight w:val="yellow"/>
              </w:rPr>
              <w:t xml:space="preserve">FFS: </w:t>
            </w:r>
            <w:r>
              <w:rPr>
                <w:rFonts w:ascii="Arial" w:hAnsi="Arial" w:cs="Arial" w:hint="eastAsia"/>
                <w:color w:val="000000" w:themeColor="text1"/>
                <w:sz w:val="18"/>
                <w:szCs w:val="18"/>
                <w:highlight w:val="yellow"/>
              </w:rPr>
              <w:t>7</w:t>
            </w:r>
            <w:r w:rsidRPr="00AB0C57">
              <w:rPr>
                <w:rFonts w:ascii="Arial" w:hAnsi="Arial" w:cs="Arial" w:hint="eastAsia"/>
                <w:color w:val="000000" w:themeColor="text1"/>
                <w:sz w:val="18"/>
                <w:szCs w:val="18"/>
                <w:highlight w:val="yellow"/>
              </w:rPr>
              <w:t xml:space="preserve">. </w:t>
            </w:r>
            <w:r w:rsidRPr="00AB0C57">
              <w:rPr>
                <w:rFonts w:ascii="Arial" w:hAnsi="Arial" w:cs="Arial"/>
                <w:color w:val="000000" w:themeColor="text1"/>
                <w:sz w:val="18"/>
                <w:szCs w:val="18"/>
                <w:highlight w:val="yellow"/>
              </w:rPr>
              <w:t>Support of separate UL power control parameters based on unified TCI framework in SBFD symbols and non-SBFD symbols]</w:t>
            </w:r>
          </w:p>
          <w:p w14:paraId="0FC60AF8" w14:textId="77777777" w:rsidR="005648F6" w:rsidRPr="008A64ED" w:rsidRDefault="005648F6" w:rsidP="005648F6">
            <w:pPr>
              <w:rPr>
                <w:rFonts w:ascii="Arial" w:hAnsi="Arial" w:cs="Arial"/>
                <w:color w:val="000000" w:themeColor="text1"/>
                <w:sz w:val="18"/>
                <w:szCs w:val="18"/>
              </w:rPr>
            </w:pPr>
            <w:r w:rsidRPr="00AB0C57">
              <w:rPr>
                <w:rFonts w:ascii="Arial" w:hAnsi="Arial" w:cs="Arial"/>
                <w:color w:val="000000" w:themeColor="text1"/>
                <w:sz w:val="18"/>
                <w:szCs w:val="18"/>
                <w:highlight w:val="yellow"/>
              </w:rPr>
              <w:t xml:space="preserve">[FFS: </w:t>
            </w:r>
            <w:r>
              <w:rPr>
                <w:rFonts w:ascii="Arial" w:hAnsi="Arial" w:cs="Arial" w:hint="eastAsia"/>
                <w:color w:val="000000" w:themeColor="text1"/>
                <w:sz w:val="18"/>
                <w:szCs w:val="18"/>
                <w:highlight w:val="yellow"/>
              </w:rPr>
              <w:t>9</w:t>
            </w:r>
            <w:r w:rsidRPr="00AB0C57">
              <w:rPr>
                <w:rFonts w:ascii="Arial" w:hAnsi="Arial" w:cs="Arial" w:hint="eastAsia"/>
                <w:color w:val="000000" w:themeColor="text1"/>
                <w:sz w:val="18"/>
                <w:szCs w:val="18"/>
                <w:highlight w:val="yellow"/>
              </w:rPr>
              <w:t xml:space="preserve">. </w:t>
            </w:r>
            <w:r w:rsidRPr="00AB0C57">
              <w:rPr>
                <w:rFonts w:ascii="Arial" w:hAnsi="Arial" w:cs="Arial"/>
                <w:color w:val="000000" w:themeColor="text1"/>
                <w:sz w:val="18"/>
                <w:szCs w:val="18"/>
                <w:highlight w:val="yellow"/>
              </w:rPr>
              <w:t>Support of separate SRS resource set configuration in SBFD symbols and non-SBFD symbols]</w:t>
            </w:r>
          </w:p>
          <w:p w14:paraId="747A43D8" w14:textId="77777777" w:rsidR="005648F6" w:rsidRPr="008A64ED" w:rsidRDefault="005648F6" w:rsidP="005648F6">
            <w:pPr>
              <w:rPr>
                <w:rFonts w:ascii="Arial" w:hAnsi="Arial" w:cs="Arial"/>
                <w:color w:val="000000" w:themeColor="text1"/>
                <w:sz w:val="18"/>
                <w:szCs w:val="18"/>
              </w:rPr>
            </w:pPr>
            <w:r w:rsidRPr="00613D09">
              <w:rPr>
                <w:rFonts w:ascii="Arial" w:hAnsi="Arial" w:cs="Arial"/>
                <w:color w:val="000000" w:themeColor="text1"/>
                <w:sz w:val="18"/>
                <w:szCs w:val="18"/>
                <w:highlight w:val="yellow"/>
              </w:rPr>
              <w:t>FFS: Whether to include two DL subband support in component 2</w:t>
            </w:r>
          </w:p>
          <w:p w14:paraId="2A2B2E36" w14:textId="1189AE42" w:rsidR="00D60898" w:rsidRPr="00D60898" w:rsidRDefault="005648F6" w:rsidP="005648F6">
            <w:pPr>
              <w:spacing w:before="120" w:after="120" w:line="276" w:lineRule="auto"/>
              <w:contextualSpacing/>
              <w:jc w:val="both"/>
              <w:rPr>
                <w:rFonts w:ascii="Arial" w:hAnsi="Arial" w:cs="Arial"/>
                <w:color w:val="000000" w:themeColor="text1"/>
                <w:sz w:val="18"/>
                <w:szCs w:val="18"/>
              </w:rPr>
            </w:pPr>
            <w:r w:rsidRPr="008A64ED">
              <w:rPr>
                <w:rFonts w:ascii="Arial" w:hAnsi="Arial" w:cs="Arial"/>
                <w:color w:val="000000" w:themeColor="text1"/>
                <w:sz w:val="18"/>
                <w:szCs w:val="18"/>
                <w:highlight w:val="yellow"/>
              </w:rPr>
              <w:t>FFS: other component (which may be separate FG)</w:t>
            </w:r>
          </w:p>
        </w:tc>
      </w:tr>
    </w:tbl>
    <w:p w14:paraId="27A7EC68" w14:textId="7A520E64" w:rsidR="00D60898" w:rsidRDefault="00D60898" w:rsidP="005648F6">
      <w:pPr>
        <w:spacing w:before="120" w:after="120" w:line="276" w:lineRule="auto"/>
        <w:jc w:val="both"/>
        <w:rPr>
          <w:rFonts w:eastAsia="MS Mincho" w:cs="Arial"/>
          <w:color w:val="000000" w:themeColor="text1"/>
          <w:szCs w:val="14"/>
          <w:lang w:val="en-US" w:eastAsia="ja-JP"/>
        </w:rPr>
      </w:pPr>
      <w:r w:rsidRPr="005648F6">
        <w:rPr>
          <w:rFonts w:eastAsia="MS Mincho" w:cs="Arial"/>
          <w:color w:val="000000" w:themeColor="text1"/>
          <w:szCs w:val="14"/>
          <w:lang w:val="en-US" w:eastAsia="ja-JP"/>
        </w:rPr>
        <w:t>For component</w:t>
      </w:r>
      <w:r w:rsidR="005648F6">
        <w:rPr>
          <w:rFonts w:eastAsia="MS Mincho" w:cs="Arial"/>
          <w:color w:val="000000" w:themeColor="text1"/>
          <w:szCs w:val="14"/>
          <w:lang w:val="en-US" w:eastAsia="ja-JP"/>
        </w:rPr>
        <w:t xml:space="preserve"> 2, s</w:t>
      </w:r>
      <w:r w:rsidRPr="005648F6">
        <w:rPr>
          <w:rFonts w:eastAsia="MS Mincho" w:cs="Arial"/>
          <w:color w:val="000000" w:themeColor="text1"/>
          <w:szCs w:val="14"/>
          <w:lang w:val="en-US" w:eastAsia="ja-JP"/>
        </w:rPr>
        <w:t>upporting one DL subband in SBFD symbol seems reasonable for a basic FG. However, we are fine to also consider two DL subband</w:t>
      </w:r>
      <w:r w:rsidR="00084B4F" w:rsidRPr="005648F6">
        <w:rPr>
          <w:rFonts w:eastAsia="MS Mincho" w:cs="Arial"/>
          <w:color w:val="000000" w:themeColor="text1"/>
          <w:szCs w:val="14"/>
          <w:lang w:val="en-US" w:eastAsia="ja-JP"/>
        </w:rPr>
        <w:t>s.</w:t>
      </w:r>
    </w:p>
    <w:p w14:paraId="3FF92915" w14:textId="2B2669E3" w:rsidR="005648F6" w:rsidRDefault="005648F6" w:rsidP="005648F6">
      <w:pPr>
        <w:spacing w:before="120" w:after="120" w:line="276" w:lineRule="auto"/>
        <w:jc w:val="both"/>
        <w:rPr>
          <w:rFonts w:eastAsia="MS Mincho" w:cs="Arial"/>
          <w:color w:val="000000" w:themeColor="text1"/>
          <w:szCs w:val="14"/>
          <w:lang w:val="en-US" w:eastAsia="ja-JP"/>
        </w:rPr>
      </w:pPr>
      <w:r>
        <w:rPr>
          <w:rFonts w:eastAsia="MS Mincho" w:cs="Arial"/>
          <w:color w:val="000000" w:themeColor="text1"/>
          <w:szCs w:val="14"/>
          <w:lang w:val="en-US" w:eastAsia="ja-JP"/>
        </w:rPr>
        <w:t>For component 7, we support including this component.</w:t>
      </w:r>
    </w:p>
    <w:p w14:paraId="03C658C1" w14:textId="62EAA1D8" w:rsidR="005648F6" w:rsidRPr="005648F6" w:rsidRDefault="005648F6" w:rsidP="005648F6">
      <w:pPr>
        <w:spacing w:before="120" w:after="120" w:line="276" w:lineRule="auto"/>
        <w:jc w:val="both"/>
        <w:rPr>
          <w:rFonts w:eastAsia="MS Mincho" w:cs="Arial"/>
          <w:color w:val="000000" w:themeColor="text1"/>
          <w:szCs w:val="14"/>
          <w:lang w:val="en-US" w:eastAsia="ja-JP"/>
        </w:rPr>
      </w:pPr>
      <w:r>
        <w:rPr>
          <w:rFonts w:eastAsia="MS Mincho" w:cs="Arial"/>
          <w:color w:val="000000" w:themeColor="text1"/>
          <w:szCs w:val="14"/>
          <w:lang w:val="en-US" w:eastAsia="ja-JP"/>
        </w:rPr>
        <w:t>For component 9,</w:t>
      </w:r>
      <w:r w:rsidR="00835E23">
        <w:rPr>
          <w:rFonts w:eastAsia="MS Mincho" w:cs="Arial"/>
          <w:color w:val="000000" w:themeColor="text1"/>
          <w:szCs w:val="14"/>
          <w:lang w:val="en-US" w:eastAsia="ja-JP"/>
        </w:rPr>
        <w:t xml:space="preserve"> this component doesn’t seem necessarily to be in basic feature. However, we are open for more discussion.</w:t>
      </w:r>
    </w:p>
    <w:p w14:paraId="478115CF" w14:textId="6CC2D0A1" w:rsidR="00084B4F" w:rsidRPr="00084B4F" w:rsidRDefault="00084B4F" w:rsidP="006A0F8F">
      <w:pPr>
        <w:spacing w:before="120" w:after="120" w:line="276" w:lineRule="auto"/>
        <w:jc w:val="both"/>
        <w:rPr>
          <w:rFonts w:eastAsia="MS Mincho" w:cs="Arial"/>
          <w:color w:val="000000" w:themeColor="text1"/>
          <w:szCs w:val="14"/>
          <w:lang w:val="en-US" w:eastAsia="ja-JP"/>
        </w:rPr>
      </w:pPr>
      <w:r>
        <w:rPr>
          <w:rFonts w:eastAsia="MS Mincho" w:cs="Arial"/>
          <w:color w:val="000000" w:themeColor="text1"/>
          <w:szCs w:val="14"/>
          <w:lang w:val="en-US" w:eastAsia="ja-JP"/>
        </w:rPr>
        <w:t xml:space="preserve">Regarding the </w:t>
      </w:r>
      <w:r w:rsidR="00B715DA" w:rsidRPr="008A64ED">
        <w:rPr>
          <w:rFonts w:cs="Arial"/>
          <w:color w:val="000000" w:themeColor="text1"/>
          <w:szCs w:val="18"/>
        </w:rPr>
        <w:t>need</w:t>
      </w:r>
      <w:r w:rsidRPr="008A64ED">
        <w:rPr>
          <w:rFonts w:cs="Arial"/>
          <w:color w:val="000000" w:themeColor="text1"/>
          <w:szCs w:val="18"/>
        </w:rPr>
        <w:t xml:space="preserve"> </w:t>
      </w:r>
      <w:r w:rsidR="00B715DA" w:rsidRPr="008A64ED">
        <w:rPr>
          <w:rFonts w:cs="Arial"/>
          <w:color w:val="000000" w:themeColor="text1"/>
          <w:szCs w:val="18"/>
        </w:rPr>
        <w:t>for</w:t>
      </w:r>
      <w:r w:rsidRPr="008A64ED">
        <w:rPr>
          <w:rFonts w:cs="Arial"/>
          <w:color w:val="000000" w:themeColor="text1"/>
          <w:szCs w:val="18"/>
        </w:rPr>
        <w:t xml:space="preserve"> FR1/FR2 differentiation</w:t>
      </w:r>
      <w:r>
        <w:rPr>
          <w:rFonts w:cs="Arial"/>
          <w:color w:val="000000" w:themeColor="text1"/>
          <w:szCs w:val="18"/>
        </w:rPr>
        <w:t xml:space="preserve">, no differentiation is expected. </w:t>
      </w:r>
      <w:r>
        <w:rPr>
          <w:rFonts w:eastAsia="MS Mincho" w:cs="Arial"/>
          <w:color w:val="000000" w:themeColor="text1"/>
          <w:szCs w:val="14"/>
          <w:lang w:val="en-US" w:eastAsia="ja-JP"/>
        </w:rPr>
        <w:t>Regarding the note, the note should be captured in the corresponding technical specifications</w:t>
      </w:r>
      <w:r w:rsidR="001302E1">
        <w:rPr>
          <w:rFonts w:eastAsia="MS Mincho" w:cs="Arial"/>
          <w:color w:val="000000" w:themeColor="text1"/>
          <w:szCs w:val="14"/>
          <w:lang w:val="en-US" w:eastAsia="ja-JP"/>
        </w:rPr>
        <w:t>, thus it can be removed from the FG 60-1 description</w:t>
      </w:r>
      <w:r>
        <w:rPr>
          <w:rFonts w:eastAsia="MS Mincho" w:cs="Arial"/>
          <w:color w:val="000000" w:themeColor="text1"/>
          <w:szCs w:val="14"/>
          <w:lang w:val="en-US" w:eastAsia="ja-JP"/>
        </w:rPr>
        <w:t>.</w:t>
      </w:r>
    </w:p>
    <w:p w14:paraId="5DB8A1F1" w14:textId="5ADF669F" w:rsidR="00D60898" w:rsidRDefault="00084B4F" w:rsidP="006A0F8F">
      <w:pPr>
        <w:pStyle w:val="Caption"/>
        <w:spacing w:line="276" w:lineRule="auto"/>
        <w:jc w:val="both"/>
      </w:pPr>
      <w:r>
        <w:t xml:space="preserve">Proposal </w:t>
      </w:r>
      <w:r>
        <w:fldChar w:fldCharType="begin"/>
      </w:r>
      <w:r>
        <w:instrText xml:space="preserve"> SEQ Proposal \* ARABIC </w:instrText>
      </w:r>
      <w:r>
        <w:fldChar w:fldCharType="separate"/>
      </w:r>
      <w:r w:rsidR="00C31BC7">
        <w:rPr>
          <w:noProof/>
        </w:rPr>
        <w:t>1</w:t>
      </w:r>
      <w:r>
        <w:fldChar w:fldCharType="end"/>
      </w:r>
      <w:r>
        <w:t xml:space="preserve">. For FG 60-1, </w:t>
      </w:r>
    </w:p>
    <w:p w14:paraId="578014E4" w14:textId="3EDD9351" w:rsidR="00BD0AAB" w:rsidRPr="00BD0AAB" w:rsidRDefault="00835E23" w:rsidP="006A0F8F">
      <w:pPr>
        <w:pStyle w:val="ListParagraph"/>
        <w:numPr>
          <w:ilvl w:val="0"/>
          <w:numId w:val="15"/>
        </w:numPr>
        <w:spacing w:before="120" w:after="120" w:line="276" w:lineRule="auto"/>
        <w:jc w:val="both"/>
        <w:rPr>
          <w:rFonts w:eastAsia="MS Mincho" w:cs="Arial"/>
          <w:b/>
          <w:bCs/>
          <w:color w:val="000000" w:themeColor="text1"/>
          <w:sz w:val="20"/>
          <w:szCs w:val="14"/>
          <w:lang w:val="en-US" w:eastAsia="ja-JP"/>
        </w:rPr>
      </w:pPr>
      <w:r>
        <w:rPr>
          <w:b/>
          <w:bCs/>
          <w:sz w:val="20"/>
          <w:szCs w:val="20"/>
          <w:lang w:val="en-US"/>
        </w:rPr>
        <w:t>Support component 7</w:t>
      </w:r>
      <w:r w:rsidR="001F0233">
        <w:rPr>
          <w:b/>
          <w:bCs/>
          <w:sz w:val="20"/>
          <w:szCs w:val="20"/>
          <w:lang w:val="en-US"/>
        </w:rPr>
        <w:t>,</w:t>
      </w:r>
    </w:p>
    <w:p w14:paraId="33157574" w14:textId="4968DD28" w:rsidR="00BD0AAB" w:rsidRPr="00835E23" w:rsidRDefault="00BD0AAB" w:rsidP="006A0F8F">
      <w:pPr>
        <w:pStyle w:val="ListParagraph"/>
        <w:numPr>
          <w:ilvl w:val="0"/>
          <w:numId w:val="15"/>
        </w:numPr>
        <w:spacing w:before="120" w:after="120" w:line="276" w:lineRule="auto"/>
        <w:jc w:val="both"/>
        <w:rPr>
          <w:rFonts w:eastAsia="MS Mincho" w:cs="Arial"/>
          <w:b/>
          <w:bCs/>
          <w:color w:val="000000" w:themeColor="text1"/>
          <w:sz w:val="20"/>
          <w:szCs w:val="14"/>
          <w:lang w:val="en-US" w:eastAsia="ja-JP"/>
        </w:rPr>
      </w:pPr>
      <w:r w:rsidRPr="00BD0AAB">
        <w:rPr>
          <w:b/>
          <w:bCs/>
          <w:sz w:val="20"/>
          <w:szCs w:val="20"/>
          <w:lang w:val="en-US"/>
        </w:rPr>
        <w:t>Further discuss the square brackets in component</w:t>
      </w:r>
      <w:r w:rsidR="00835E23">
        <w:rPr>
          <w:b/>
          <w:bCs/>
          <w:sz w:val="20"/>
          <w:szCs w:val="20"/>
          <w:lang w:val="en-US"/>
        </w:rPr>
        <w:t xml:space="preserve"> 2</w:t>
      </w:r>
      <w:r w:rsidR="001F0233">
        <w:rPr>
          <w:b/>
          <w:bCs/>
          <w:sz w:val="20"/>
          <w:szCs w:val="20"/>
          <w:lang w:val="en-US"/>
        </w:rPr>
        <w:t>,</w:t>
      </w:r>
    </w:p>
    <w:p w14:paraId="35A8C9D1" w14:textId="2EBE6878" w:rsidR="00835E23" w:rsidRPr="00BD0AAB" w:rsidRDefault="00835E23" w:rsidP="006A0F8F">
      <w:pPr>
        <w:pStyle w:val="ListParagraph"/>
        <w:numPr>
          <w:ilvl w:val="0"/>
          <w:numId w:val="15"/>
        </w:numPr>
        <w:spacing w:before="120" w:after="120" w:line="276" w:lineRule="auto"/>
        <w:jc w:val="both"/>
        <w:rPr>
          <w:rFonts w:eastAsia="MS Mincho" w:cs="Arial"/>
          <w:b/>
          <w:bCs/>
          <w:color w:val="000000" w:themeColor="text1"/>
          <w:sz w:val="20"/>
          <w:szCs w:val="14"/>
          <w:lang w:val="en-US" w:eastAsia="ja-JP"/>
        </w:rPr>
      </w:pPr>
      <w:r>
        <w:rPr>
          <w:b/>
          <w:bCs/>
          <w:sz w:val="20"/>
          <w:szCs w:val="20"/>
          <w:lang w:val="en-US"/>
        </w:rPr>
        <w:t>Further discuss the support of component 9</w:t>
      </w:r>
      <w:r w:rsidR="001F0233">
        <w:rPr>
          <w:b/>
          <w:bCs/>
          <w:sz w:val="20"/>
          <w:szCs w:val="20"/>
          <w:lang w:val="en-US"/>
        </w:rPr>
        <w:t>,</w:t>
      </w:r>
    </w:p>
    <w:p w14:paraId="28372AFB" w14:textId="65ACAEB6" w:rsidR="00BD0AAB" w:rsidRPr="00BD0AAB" w:rsidRDefault="00BD0AAB" w:rsidP="006A0F8F">
      <w:pPr>
        <w:pStyle w:val="ListParagraph"/>
        <w:numPr>
          <w:ilvl w:val="0"/>
          <w:numId w:val="15"/>
        </w:numPr>
        <w:spacing w:before="120" w:after="120" w:line="276" w:lineRule="auto"/>
        <w:jc w:val="both"/>
        <w:rPr>
          <w:rFonts w:eastAsia="MS Mincho" w:cs="Arial"/>
          <w:b/>
          <w:bCs/>
          <w:color w:val="000000" w:themeColor="text1"/>
          <w:sz w:val="20"/>
          <w:szCs w:val="14"/>
          <w:lang w:val="en-US" w:eastAsia="ja-JP"/>
        </w:rPr>
      </w:pPr>
      <w:r w:rsidRPr="00BD0AAB">
        <w:rPr>
          <w:b/>
          <w:bCs/>
          <w:sz w:val="20"/>
          <w:szCs w:val="20"/>
          <w:lang w:val="en-US"/>
        </w:rPr>
        <w:t>Need of FR1/FR2 differentiation: n/a</w:t>
      </w:r>
      <w:r w:rsidR="001F0233">
        <w:rPr>
          <w:b/>
          <w:bCs/>
          <w:sz w:val="20"/>
          <w:szCs w:val="20"/>
          <w:lang w:val="en-US"/>
        </w:rPr>
        <w:t>,</w:t>
      </w:r>
    </w:p>
    <w:p w14:paraId="0AA4211B" w14:textId="64B67DC4" w:rsidR="00A05236" w:rsidRPr="00835E23" w:rsidRDefault="00BD0AAB" w:rsidP="00A05236">
      <w:pPr>
        <w:pStyle w:val="ListParagraph"/>
        <w:numPr>
          <w:ilvl w:val="0"/>
          <w:numId w:val="15"/>
        </w:numPr>
        <w:spacing w:before="120" w:after="120" w:line="276" w:lineRule="auto"/>
        <w:jc w:val="both"/>
        <w:rPr>
          <w:rFonts w:eastAsia="MS Mincho" w:cs="Arial"/>
          <w:b/>
          <w:bCs/>
          <w:color w:val="000000" w:themeColor="text1"/>
          <w:sz w:val="20"/>
          <w:szCs w:val="14"/>
          <w:lang w:val="en-US" w:eastAsia="ja-JP"/>
        </w:rPr>
      </w:pPr>
      <w:r w:rsidRPr="00BD0AAB">
        <w:rPr>
          <w:b/>
          <w:bCs/>
          <w:sz w:val="20"/>
          <w:szCs w:val="20"/>
          <w:lang w:val="en-US"/>
        </w:rPr>
        <w:t>Note: Removing the current notes.</w:t>
      </w:r>
    </w:p>
    <w:p w14:paraId="02DE010F" w14:textId="66EC2167" w:rsidR="00A71CB5" w:rsidRDefault="00A71CB5" w:rsidP="00A71CB5">
      <w:pPr>
        <w:pStyle w:val="Heading3"/>
      </w:pPr>
      <w:r w:rsidRPr="00A71CB5">
        <w:lastRenderedPageBreak/>
        <w:t xml:space="preserve">FG </w:t>
      </w:r>
      <w:r w:rsidR="00EA1DC9">
        <w:t>60-2</w:t>
      </w:r>
    </w:p>
    <w:p w14:paraId="7E51D1C5" w14:textId="77777777" w:rsidR="00B715DA" w:rsidRDefault="00B715DA" w:rsidP="00B715DA">
      <w:pPr>
        <w:spacing w:before="120" w:after="120"/>
        <w:jc w:val="both"/>
      </w:pPr>
      <w:r>
        <w:t>For FG 60-2, the following discussion points are still open:</w:t>
      </w:r>
    </w:p>
    <w:tbl>
      <w:tblPr>
        <w:tblStyle w:val="TableGrid"/>
        <w:tblW w:w="0" w:type="auto"/>
        <w:tblLook w:val="04A0" w:firstRow="1" w:lastRow="0" w:firstColumn="1" w:lastColumn="0" w:noHBand="0" w:noVBand="1"/>
      </w:tblPr>
      <w:tblGrid>
        <w:gridCol w:w="9628"/>
      </w:tblGrid>
      <w:tr w:rsidR="00B715DA" w14:paraId="017FB660" w14:textId="77777777" w:rsidTr="00255277">
        <w:tc>
          <w:tcPr>
            <w:tcW w:w="9628" w:type="dxa"/>
          </w:tcPr>
          <w:p w14:paraId="4CD69902" w14:textId="77777777" w:rsidR="00B715DA" w:rsidRPr="005977DE" w:rsidRDefault="00B715DA" w:rsidP="00255277">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[2. Support of UL transmission across SBFD symbols and non-SBFD symbols (Configuration 2)]</w:t>
            </w:r>
          </w:p>
          <w:p w14:paraId="5FB8C4C8" w14:textId="77777777" w:rsidR="00B715DA" w:rsidRPr="005977DE" w:rsidRDefault="00B715DA" w:rsidP="00255277">
            <w:pPr>
              <w:rPr>
                <w:rFonts w:ascii="Arial" w:hAnsi="Arial" w:cs="Arial"/>
                <w:color w:val="000000" w:themeColor="text1"/>
                <w:sz w:val="18"/>
                <w:szCs w:val="18"/>
              </w:rPr>
            </w:pPr>
          </w:p>
          <w:p w14:paraId="4E620B71" w14:textId="77777777" w:rsidR="00B715DA" w:rsidRPr="005977DE" w:rsidRDefault="00B715DA" w:rsidP="00255277">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FFS: Other component(s)</w:t>
            </w:r>
          </w:p>
          <w:p w14:paraId="225DBF46" w14:textId="77777777" w:rsidR="00B715DA" w:rsidRDefault="00B715DA" w:rsidP="00255277">
            <w:pPr>
              <w:spacing w:before="120" w:after="120"/>
              <w:jc w:val="both"/>
            </w:pPr>
            <w:r w:rsidRPr="005977DE">
              <w:rPr>
                <w:rFonts w:ascii="Arial" w:hAnsi="Arial" w:cs="Arial"/>
                <w:color w:val="000000" w:themeColor="text1"/>
                <w:sz w:val="18"/>
                <w:szCs w:val="18"/>
                <w:highlight w:val="yellow"/>
              </w:rPr>
              <w:t>FFS: whether component 2 is defined as separate FG</w:t>
            </w:r>
          </w:p>
        </w:tc>
      </w:tr>
    </w:tbl>
    <w:p w14:paraId="71DB3825" w14:textId="05ACD947" w:rsidR="00C31BC7" w:rsidRDefault="00C31BC7" w:rsidP="006A0F8F">
      <w:pPr>
        <w:pStyle w:val="Caption"/>
        <w:jc w:val="both"/>
        <w:rPr>
          <w:b w:val="0"/>
          <w:bCs/>
        </w:rPr>
      </w:pPr>
      <w:r>
        <w:rPr>
          <w:b w:val="0"/>
          <w:bCs/>
        </w:rPr>
        <w:t xml:space="preserve">For component 2, transmissions and receptions across different symbol types should be considered as a same FG. </w:t>
      </w:r>
    </w:p>
    <w:p w14:paraId="761C3191" w14:textId="300CB07B" w:rsidR="00CD171B" w:rsidRDefault="00B715DA" w:rsidP="006A0F8F">
      <w:pPr>
        <w:pStyle w:val="Caption"/>
        <w:jc w:val="both"/>
        <w:rPr>
          <w:b w:val="0"/>
          <w:bCs/>
        </w:rPr>
      </w:pPr>
      <w:r w:rsidRPr="00B715DA">
        <w:rPr>
          <w:b w:val="0"/>
          <w:bCs/>
        </w:rPr>
        <w:t xml:space="preserve">For the FFS on </w:t>
      </w:r>
      <w:r>
        <w:rPr>
          <w:b w:val="0"/>
          <w:bCs/>
        </w:rPr>
        <w:t>o</w:t>
      </w:r>
      <w:r w:rsidRPr="00B715DA">
        <w:rPr>
          <w:b w:val="0"/>
          <w:bCs/>
        </w:rPr>
        <w:t>ther component, a</w:t>
      </w:r>
      <w:r w:rsidR="00563D23" w:rsidRPr="00B715DA">
        <w:rPr>
          <w:b w:val="0"/>
          <w:bCs/>
        </w:rPr>
        <w:t>t least the support of resource determination using RB offset for PUSCH should be added as a component.</w:t>
      </w:r>
    </w:p>
    <w:p w14:paraId="06C2AD2A" w14:textId="77777777" w:rsidR="00497F5D" w:rsidRDefault="00C31BC7" w:rsidP="00C31BC7">
      <w:pPr>
        <w:pStyle w:val="Caption"/>
      </w:pPr>
      <w:r>
        <w:t xml:space="preserve">Proposal </w:t>
      </w:r>
      <w:r>
        <w:fldChar w:fldCharType="begin"/>
      </w:r>
      <w:r>
        <w:instrText xml:space="preserve"> SEQ Proposal \* ARABIC </w:instrText>
      </w:r>
      <w:r>
        <w:fldChar w:fldCharType="separate"/>
      </w:r>
      <w:r>
        <w:rPr>
          <w:noProof/>
        </w:rPr>
        <w:t>2</w:t>
      </w:r>
      <w:r>
        <w:fldChar w:fldCharType="end"/>
      </w:r>
      <w:r>
        <w:t xml:space="preserve">. For FG 60-2, </w:t>
      </w:r>
    </w:p>
    <w:p w14:paraId="5682D488" w14:textId="4DC99F0F" w:rsidR="00497F5D" w:rsidRPr="00497F5D" w:rsidRDefault="00497F5D" w:rsidP="00497F5D">
      <w:pPr>
        <w:pStyle w:val="Caption"/>
        <w:numPr>
          <w:ilvl w:val="0"/>
          <w:numId w:val="29"/>
        </w:numPr>
        <w:rPr>
          <w:lang w:val="en-US"/>
        </w:rPr>
      </w:pPr>
      <w:r w:rsidRPr="00497F5D">
        <w:rPr>
          <w:lang w:val="en-US"/>
        </w:rPr>
        <w:t>remove component 2 and the square brackets in the FG name</w:t>
      </w:r>
      <w:r w:rsidR="001F0233">
        <w:rPr>
          <w:lang w:val="en-US"/>
        </w:rPr>
        <w:t>,</w:t>
      </w:r>
    </w:p>
    <w:p w14:paraId="32276121" w14:textId="75F009A4" w:rsidR="00497F5D" w:rsidRPr="00497F5D" w:rsidRDefault="00497F5D" w:rsidP="00497F5D">
      <w:pPr>
        <w:pStyle w:val="ListParagraph"/>
        <w:numPr>
          <w:ilvl w:val="0"/>
          <w:numId w:val="29"/>
        </w:numPr>
        <w:rPr>
          <w:b/>
          <w:bCs/>
          <w:sz w:val="20"/>
          <w:szCs w:val="20"/>
          <w:lang w:val="en-US"/>
        </w:rPr>
      </w:pPr>
      <w:r w:rsidRPr="00497F5D">
        <w:rPr>
          <w:b/>
          <w:bCs/>
          <w:sz w:val="20"/>
          <w:szCs w:val="20"/>
          <w:lang w:val="en-US"/>
        </w:rPr>
        <w:t>add the support of resource determination using RB offset for PUSCH as a component.</w:t>
      </w:r>
    </w:p>
    <w:p w14:paraId="6CFD67B7" w14:textId="77777777" w:rsidR="00CD171B" w:rsidRPr="00A05236" w:rsidRDefault="00CD171B" w:rsidP="00A05236"/>
    <w:p w14:paraId="666CFCAD" w14:textId="151EEBE9" w:rsidR="00A71CB5" w:rsidRDefault="00A71CB5" w:rsidP="00A71CB5">
      <w:pPr>
        <w:pStyle w:val="Heading2"/>
      </w:pPr>
      <w:r w:rsidRPr="00A71CB5">
        <w:t>FGs for SBFD random access</w:t>
      </w:r>
      <w:r>
        <w:t xml:space="preserve"> (RA)</w:t>
      </w:r>
      <w:r w:rsidRPr="00A71CB5">
        <w:t xml:space="preserve"> operation</w:t>
      </w:r>
    </w:p>
    <w:p w14:paraId="258B612F" w14:textId="065EB0D0" w:rsidR="00A71CB5" w:rsidRDefault="00A71CB5" w:rsidP="00A71CB5">
      <w:pPr>
        <w:pStyle w:val="Heading3"/>
      </w:pPr>
      <w:r w:rsidRPr="00A71CB5">
        <w:t xml:space="preserve">FG </w:t>
      </w:r>
      <w:r w:rsidR="00EA1DC9">
        <w:t>60-3</w:t>
      </w:r>
    </w:p>
    <w:p w14:paraId="7FB529F0" w14:textId="5EF0A32F" w:rsidR="00CB2E1A" w:rsidRDefault="00CB2E1A" w:rsidP="005C3AC6">
      <w:pPr>
        <w:spacing w:before="120" w:after="120" w:line="276" w:lineRule="auto"/>
        <w:jc w:val="both"/>
        <w:rPr>
          <w:rFonts w:eastAsia="MS Mincho" w:cs="Arial"/>
          <w:color w:val="000000" w:themeColor="text1"/>
          <w:szCs w:val="18"/>
          <w:lang w:eastAsia="ja-JP"/>
        </w:rPr>
      </w:pPr>
      <w:r>
        <w:t xml:space="preserve">FG </w:t>
      </w:r>
      <w:r w:rsidRPr="008A64ED">
        <w:rPr>
          <w:rFonts w:eastAsia="MS Mincho" w:cs="Arial"/>
          <w:color w:val="000000" w:themeColor="text1"/>
          <w:szCs w:val="18"/>
          <w:lang w:eastAsia="ja-JP"/>
        </w:rPr>
        <w:t>60-</w:t>
      </w:r>
      <w:r w:rsidR="00386016">
        <w:rPr>
          <w:rFonts w:eastAsia="MS Mincho" w:cs="Arial"/>
          <w:color w:val="000000" w:themeColor="text1"/>
          <w:szCs w:val="18"/>
          <w:lang w:eastAsia="ja-JP"/>
        </w:rPr>
        <w:t>3</w:t>
      </w:r>
      <w:r>
        <w:t xml:space="preserve"> for SBFD was agreed in RAN1#120 as shown in the Annex</w:t>
      </w:r>
      <w:r w:rsidR="00386016">
        <w:t xml:space="preserve">. </w:t>
      </w:r>
      <w:r w:rsidR="00386016">
        <w:rPr>
          <w:rFonts w:eastAsia="MS Mincho" w:cs="Arial"/>
          <w:color w:val="000000" w:themeColor="text1"/>
          <w:szCs w:val="18"/>
          <w:lang w:eastAsia="ja-JP"/>
        </w:rPr>
        <w:t>In this section we discuss the remaining issues (highlighted in yellow) related FG 60-3.</w:t>
      </w:r>
    </w:p>
    <w:p w14:paraId="00F4DFEA" w14:textId="120D8EF9" w:rsidR="005C3AC6" w:rsidRDefault="005C3AC6" w:rsidP="005C3AC6">
      <w:pPr>
        <w:spacing w:before="120" w:after="120" w:line="276" w:lineRule="auto"/>
        <w:jc w:val="both"/>
      </w:pPr>
      <w:r>
        <w:t>Concerning the FFS on other components, the following components can be further added:</w:t>
      </w:r>
    </w:p>
    <w:p w14:paraId="25E86858" w14:textId="77777777" w:rsidR="005C3AC6" w:rsidRPr="005C3AC6" w:rsidRDefault="005C3AC6" w:rsidP="005C3AC6">
      <w:pPr>
        <w:pStyle w:val="ListParagraph"/>
        <w:numPr>
          <w:ilvl w:val="0"/>
          <w:numId w:val="19"/>
        </w:numPr>
        <w:spacing w:before="120" w:after="120" w:line="276" w:lineRule="auto"/>
        <w:jc w:val="both"/>
        <w:rPr>
          <w:sz w:val="20"/>
          <w:szCs w:val="20"/>
          <w:lang w:val="en-US"/>
        </w:rPr>
      </w:pPr>
      <w:r w:rsidRPr="005C3AC6">
        <w:rPr>
          <w:sz w:val="20"/>
          <w:szCs w:val="20"/>
          <w:lang w:val="en-US"/>
        </w:rPr>
        <w:t xml:space="preserve">Support valid additional ROs determination, including reinterpretation of </w:t>
      </w:r>
      <w:r w:rsidRPr="00A27CCD">
        <w:rPr>
          <w:i/>
          <w:sz w:val="20"/>
          <w:szCs w:val="20"/>
          <w:lang w:val="en-US" w:eastAsia="x-none"/>
        </w:rPr>
        <w:t xml:space="preserve">msg1-FrequencyStart </w:t>
      </w:r>
      <w:r w:rsidRPr="00A27CCD">
        <w:rPr>
          <w:sz w:val="20"/>
          <w:szCs w:val="20"/>
          <w:lang w:val="en-US" w:eastAsia="x-none"/>
        </w:rPr>
        <w:t xml:space="preserve">in </w:t>
      </w:r>
      <w:r w:rsidRPr="00A27CCD">
        <w:rPr>
          <w:i/>
          <w:sz w:val="20"/>
          <w:szCs w:val="20"/>
          <w:lang w:val="en-US" w:eastAsia="x-none"/>
        </w:rPr>
        <w:t>rach-ConfigCommon</w:t>
      </w:r>
      <w:r w:rsidRPr="005C3AC6">
        <w:rPr>
          <w:sz w:val="20"/>
          <w:szCs w:val="20"/>
          <w:lang w:val="en-US"/>
        </w:rPr>
        <w:t>.</w:t>
      </w:r>
    </w:p>
    <w:p w14:paraId="5FF7C48B" w14:textId="2A1F7ADC" w:rsidR="005C3AC6" w:rsidRPr="005C3AC6" w:rsidRDefault="005C3AC6" w:rsidP="005C3AC6">
      <w:pPr>
        <w:pStyle w:val="ListParagraph"/>
        <w:numPr>
          <w:ilvl w:val="0"/>
          <w:numId w:val="19"/>
        </w:numPr>
        <w:spacing w:before="120" w:after="120" w:line="276" w:lineRule="auto"/>
        <w:jc w:val="both"/>
        <w:rPr>
          <w:sz w:val="20"/>
          <w:szCs w:val="20"/>
          <w:lang w:val="en-US"/>
        </w:rPr>
      </w:pPr>
      <w:r w:rsidRPr="005C3AC6">
        <w:rPr>
          <w:sz w:val="20"/>
          <w:szCs w:val="20"/>
          <w:lang w:val="en-US"/>
        </w:rPr>
        <w:t>Support separate association periods and association pattern periods determination for additional ROs and legacy ROs.</w:t>
      </w:r>
    </w:p>
    <w:p w14:paraId="62AA110F" w14:textId="5E196AA4" w:rsidR="005C3AC6" w:rsidRPr="005C3AC6" w:rsidRDefault="005C3AC6" w:rsidP="005C3AC6">
      <w:pPr>
        <w:pStyle w:val="ListParagraph"/>
        <w:numPr>
          <w:ilvl w:val="0"/>
          <w:numId w:val="19"/>
        </w:numPr>
        <w:spacing w:before="120" w:after="120" w:line="276" w:lineRule="auto"/>
        <w:jc w:val="both"/>
        <w:rPr>
          <w:sz w:val="20"/>
          <w:szCs w:val="20"/>
          <w:lang w:val="en-US"/>
        </w:rPr>
      </w:pPr>
      <w:r w:rsidRPr="005C3AC6">
        <w:rPr>
          <w:sz w:val="20"/>
          <w:szCs w:val="20"/>
          <w:lang w:val="en-US"/>
        </w:rPr>
        <w:t>Support separate SSB-to-RO mapping for the valid additional ROs.</w:t>
      </w:r>
    </w:p>
    <w:p w14:paraId="6CD2C7D7" w14:textId="610FDF37" w:rsidR="005C3AC6" w:rsidRPr="005C3AC6" w:rsidRDefault="005C3AC6" w:rsidP="005C3AC6">
      <w:pPr>
        <w:pStyle w:val="ListParagraph"/>
        <w:numPr>
          <w:ilvl w:val="0"/>
          <w:numId w:val="19"/>
        </w:numPr>
        <w:spacing w:before="120" w:after="120" w:line="276" w:lineRule="auto"/>
        <w:jc w:val="both"/>
        <w:rPr>
          <w:sz w:val="20"/>
          <w:szCs w:val="20"/>
          <w:lang w:val="en-US"/>
        </w:rPr>
      </w:pPr>
      <w:r w:rsidRPr="005C3AC6">
        <w:rPr>
          <w:sz w:val="20"/>
          <w:szCs w:val="20"/>
          <w:lang w:val="en-US"/>
        </w:rPr>
        <w:t>Support separate power control parameters for PRACH transmission in SBFD symbols and non-SBFD symbols.</w:t>
      </w:r>
    </w:p>
    <w:p w14:paraId="62A35373" w14:textId="187A7AF7" w:rsidR="005C3AC6" w:rsidRDefault="00B4007B" w:rsidP="005C3AC6">
      <w:pPr>
        <w:rPr>
          <w:lang w:val="en-US"/>
        </w:rPr>
      </w:pPr>
      <w:r>
        <w:rPr>
          <w:lang w:val="en-US"/>
        </w:rPr>
        <w:t>There was also a discussion on whether a separate FG should be indicated for Msg3 repetition in SBFD symbol. In our view, this feature can be a component of the basic FG for random access. Therefore, it should be part of FG 60-3.</w:t>
      </w:r>
    </w:p>
    <w:p w14:paraId="0E3D6A99" w14:textId="1F5D466D" w:rsidR="00B4007B" w:rsidRDefault="00305B32" w:rsidP="00305B32">
      <w:pPr>
        <w:pStyle w:val="Caption"/>
      </w:pPr>
      <w:r>
        <w:t xml:space="preserve">Proposal </w:t>
      </w:r>
      <w:r>
        <w:fldChar w:fldCharType="begin"/>
      </w:r>
      <w:r>
        <w:instrText xml:space="preserve"> SEQ Proposal \* ARABIC </w:instrText>
      </w:r>
      <w:r>
        <w:fldChar w:fldCharType="separate"/>
      </w:r>
      <w:r w:rsidR="00C31BC7">
        <w:rPr>
          <w:noProof/>
        </w:rPr>
        <w:t>3</w:t>
      </w:r>
      <w:r>
        <w:fldChar w:fldCharType="end"/>
      </w:r>
      <w:r>
        <w:t>. For FG 60-3,</w:t>
      </w:r>
    </w:p>
    <w:p w14:paraId="622C4F1A" w14:textId="77777777" w:rsidR="00305B32" w:rsidRPr="00305B32" w:rsidRDefault="00305B32" w:rsidP="00305B32">
      <w:pPr>
        <w:pStyle w:val="ListParagraph"/>
        <w:numPr>
          <w:ilvl w:val="0"/>
          <w:numId w:val="20"/>
        </w:numPr>
        <w:rPr>
          <w:b/>
          <w:bCs/>
          <w:sz w:val="20"/>
          <w:szCs w:val="20"/>
          <w:lang w:val="en-US"/>
        </w:rPr>
      </w:pPr>
      <w:r w:rsidRPr="00305B32">
        <w:rPr>
          <w:b/>
          <w:bCs/>
          <w:sz w:val="20"/>
          <w:szCs w:val="20"/>
          <w:lang w:val="en-US"/>
        </w:rPr>
        <w:t>The following components should be added:</w:t>
      </w:r>
    </w:p>
    <w:p w14:paraId="1D47E848" w14:textId="77777777" w:rsidR="00305B32" w:rsidRPr="00305B32" w:rsidRDefault="00305B32" w:rsidP="00305B32">
      <w:pPr>
        <w:pStyle w:val="ListParagraph"/>
        <w:numPr>
          <w:ilvl w:val="1"/>
          <w:numId w:val="20"/>
        </w:numPr>
        <w:rPr>
          <w:b/>
          <w:bCs/>
          <w:sz w:val="20"/>
          <w:szCs w:val="20"/>
          <w:lang w:val="en-US"/>
        </w:rPr>
      </w:pPr>
      <w:r w:rsidRPr="00305B32">
        <w:rPr>
          <w:b/>
          <w:bCs/>
          <w:sz w:val="20"/>
          <w:szCs w:val="20"/>
          <w:lang w:val="en-US"/>
        </w:rPr>
        <w:t xml:space="preserve">Support valid additional ROs determination, including reinterpretation of </w:t>
      </w:r>
      <w:r w:rsidRPr="00A27CCD">
        <w:rPr>
          <w:b/>
          <w:i/>
          <w:sz w:val="20"/>
          <w:szCs w:val="20"/>
          <w:lang w:val="en-US" w:eastAsia="x-none"/>
        </w:rPr>
        <w:t xml:space="preserve">msg1-FrequencyStart </w:t>
      </w:r>
      <w:r w:rsidRPr="00A27CCD">
        <w:rPr>
          <w:b/>
          <w:sz w:val="20"/>
          <w:szCs w:val="20"/>
          <w:lang w:val="en-US" w:eastAsia="x-none"/>
        </w:rPr>
        <w:t xml:space="preserve">in </w:t>
      </w:r>
      <w:r w:rsidRPr="00A27CCD">
        <w:rPr>
          <w:b/>
          <w:i/>
          <w:sz w:val="20"/>
          <w:szCs w:val="20"/>
          <w:lang w:val="en-US" w:eastAsia="x-none"/>
        </w:rPr>
        <w:t>rach-ConfigCommon</w:t>
      </w:r>
      <w:r w:rsidRPr="00305B32">
        <w:rPr>
          <w:b/>
          <w:bCs/>
          <w:sz w:val="20"/>
          <w:szCs w:val="20"/>
          <w:lang w:val="en-US"/>
        </w:rPr>
        <w:t>.</w:t>
      </w:r>
    </w:p>
    <w:p w14:paraId="4F769F62" w14:textId="77777777" w:rsidR="00305B32" w:rsidRPr="00305B32" w:rsidRDefault="00305B32" w:rsidP="00305B32">
      <w:pPr>
        <w:pStyle w:val="ListParagraph"/>
        <w:numPr>
          <w:ilvl w:val="1"/>
          <w:numId w:val="20"/>
        </w:numPr>
        <w:rPr>
          <w:b/>
          <w:bCs/>
          <w:sz w:val="20"/>
          <w:szCs w:val="20"/>
          <w:lang w:val="en-US"/>
        </w:rPr>
      </w:pPr>
      <w:r w:rsidRPr="00305B32">
        <w:rPr>
          <w:b/>
          <w:bCs/>
          <w:sz w:val="20"/>
          <w:szCs w:val="20"/>
          <w:lang w:val="en-US"/>
        </w:rPr>
        <w:t>Support separate association periods and association pattern periods determination for additional ROs and legacy ROs.</w:t>
      </w:r>
    </w:p>
    <w:p w14:paraId="765BB570" w14:textId="77777777" w:rsidR="00305B32" w:rsidRPr="00305B32" w:rsidRDefault="00305B32" w:rsidP="00305B32">
      <w:pPr>
        <w:pStyle w:val="ListParagraph"/>
        <w:numPr>
          <w:ilvl w:val="1"/>
          <w:numId w:val="20"/>
        </w:numPr>
        <w:rPr>
          <w:b/>
          <w:bCs/>
          <w:sz w:val="20"/>
          <w:szCs w:val="20"/>
          <w:lang w:val="en-US"/>
        </w:rPr>
      </w:pPr>
      <w:r w:rsidRPr="00305B32">
        <w:rPr>
          <w:b/>
          <w:bCs/>
          <w:sz w:val="20"/>
          <w:szCs w:val="20"/>
          <w:lang w:val="en-US"/>
        </w:rPr>
        <w:t>Support separate SSB-to-RO mapping for the valid additional ROs.</w:t>
      </w:r>
    </w:p>
    <w:p w14:paraId="7FB6AE06" w14:textId="0282FE20" w:rsidR="00305B32" w:rsidRPr="00305B32" w:rsidRDefault="00305B32" w:rsidP="00305B32">
      <w:pPr>
        <w:pStyle w:val="ListParagraph"/>
        <w:numPr>
          <w:ilvl w:val="1"/>
          <w:numId w:val="20"/>
        </w:numPr>
        <w:rPr>
          <w:b/>
          <w:bCs/>
          <w:sz w:val="20"/>
          <w:szCs w:val="20"/>
          <w:lang w:val="en-US"/>
        </w:rPr>
      </w:pPr>
      <w:r w:rsidRPr="00305B32">
        <w:rPr>
          <w:b/>
          <w:bCs/>
          <w:sz w:val="20"/>
          <w:szCs w:val="20"/>
          <w:lang w:val="en-US"/>
        </w:rPr>
        <w:t>Support separate power control parameters for PRACH transmission in SBFD symbols and non-SBFD symbols.</w:t>
      </w:r>
    </w:p>
    <w:p w14:paraId="0F778172" w14:textId="01F62895" w:rsidR="00305B32" w:rsidRPr="00305B32" w:rsidRDefault="00305B32" w:rsidP="00305B32">
      <w:pPr>
        <w:pStyle w:val="ListParagraph"/>
        <w:numPr>
          <w:ilvl w:val="1"/>
          <w:numId w:val="20"/>
        </w:numPr>
        <w:rPr>
          <w:b/>
          <w:bCs/>
          <w:sz w:val="20"/>
          <w:szCs w:val="20"/>
          <w:lang w:val="en-US"/>
        </w:rPr>
      </w:pPr>
      <w:r w:rsidRPr="00305B32">
        <w:rPr>
          <w:b/>
          <w:bCs/>
          <w:sz w:val="20"/>
          <w:szCs w:val="20"/>
          <w:lang w:val="en-US"/>
        </w:rPr>
        <w:t>Support of repetition of PUSCH transmission scheduled by RAR UL grant and DCI format 0_0 with CRC scrambled by TC-RNTI in SBFD symbols.</w:t>
      </w:r>
    </w:p>
    <w:p w14:paraId="741ADD4D" w14:textId="4ABD13F7" w:rsidR="00A71CB5" w:rsidRDefault="00A71CB5" w:rsidP="00A71CB5">
      <w:pPr>
        <w:pStyle w:val="Heading3"/>
      </w:pPr>
      <w:r w:rsidRPr="00A71CB5">
        <w:t xml:space="preserve">FG </w:t>
      </w:r>
      <w:r w:rsidR="00EA1DC9">
        <w:t>60-4</w:t>
      </w:r>
    </w:p>
    <w:p w14:paraId="5D12BE19" w14:textId="6C29316B" w:rsidR="00386016" w:rsidRDefault="00386016" w:rsidP="008F4A2E">
      <w:pPr>
        <w:spacing w:before="120" w:after="120"/>
        <w:rPr>
          <w:rFonts w:eastAsia="MS Mincho" w:cs="Arial"/>
          <w:color w:val="000000" w:themeColor="text1"/>
          <w:szCs w:val="18"/>
          <w:lang w:eastAsia="ja-JP"/>
        </w:rPr>
      </w:pPr>
      <w:r>
        <w:t xml:space="preserve">FG </w:t>
      </w:r>
      <w:r w:rsidRPr="008A64ED">
        <w:rPr>
          <w:rFonts w:eastAsia="MS Mincho" w:cs="Arial"/>
          <w:color w:val="000000" w:themeColor="text1"/>
          <w:szCs w:val="18"/>
          <w:lang w:eastAsia="ja-JP"/>
        </w:rPr>
        <w:t>60-</w:t>
      </w:r>
      <w:r>
        <w:rPr>
          <w:rFonts w:eastAsia="MS Mincho" w:cs="Arial"/>
          <w:color w:val="000000" w:themeColor="text1"/>
          <w:szCs w:val="18"/>
          <w:lang w:eastAsia="ja-JP"/>
        </w:rPr>
        <w:t>4</w:t>
      </w:r>
      <w:r>
        <w:t xml:space="preserve"> for SBFD was agreed in RAN1#120 as shown in the Annex. </w:t>
      </w:r>
      <w:r>
        <w:rPr>
          <w:rFonts w:eastAsia="MS Mincho" w:cs="Arial"/>
          <w:color w:val="000000" w:themeColor="text1"/>
          <w:szCs w:val="18"/>
          <w:lang w:eastAsia="ja-JP"/>
        </w:rPr>
        <w:t>In this section we discuss the remaining issues (highlighted in yellow) related FG 60-4</w:t>
      </w:r>
      <w:r w:rsidR="00B4007B">
        <w:rPr>
          <w:rFonts w:eastAsia="MS Mincho" w:cs="Arial"/>
          <w:color w:val="000000" w:themeColor="text1"/>
          <w:szCs w:val="18"/>
          <w:lang w:eastAsia="ja-JP"/>
        </w:rPr>
        <w:t>.</w:t>
      </w:r>
    </w:p>
    <w:p w14:paraId="3400DEE1" w14:textId="202F4329" w:rsidR="00305B32" w:rsidRDefault="00305B32" w:rsidP="008F4A2E">
      <w:pPr>
        <w:spacing w:before="120" w:after="120" w:line="276" w:lineRule="auto"/>
        <w:jc w:val="both"/>
      </w:pPr>
      <w:r>
        <w:t>Concerning p</w:t>
      </w:r>
      <w:r w:rsidRPr="00305B32">
        <w:t>rerequisite feature groups</w:t>
      </w:r>
      <w:r>
        <w:t xml:space="preserve">, </w:t>
      </w:r>
      <w:r w:rsidR="00E9402B">
        <w:t xml:space="preserve">FG 60-1 and FG 60-3 </w:t>
      </w:r>
      <w:r w:rsidR="008F4A2E">
        <w:t>could</w:t>
      </w:r>
      <w:r w:rsidR="00E9402B">
        <w:t xml:space="preserve"> be prerequisite</w:t>
      </w:r>
      <w:r w:rsidR="008F4A2E">
        <w:t xml:space="preserve"> of FG 60-4</w:t>
      </w:r>
      <w:r w:rsidR="00E9402B">
        <w:t>.</w:t>
      </w:r>
      <w:r w:rsidR="008F4A2E">
        <w:t xml:space="preserve"> Although a UE is not expected to support both FGs 60-3 and 60-4, the UE (in case it cannot support both) should support FG 60-3. If we do not consider a default FG, there exists two UE types in network. In this case, network needs to either support both UE types at a same type, which significantly increases the complexity at the NW to handle all RO validation and SSB-to-RO </w:t>
      </w:r>
      <w:r w:rsidR="008F4A2E">
        <w:lastRenderedPageBreak/>
        <w:t>mapping for both Options, or network simply picks one of the two Options, which leads to the waste of capability of the unpicked UE type in the network.</w:t>
      </w:r>
    </w:p>
    <w:p w14:paraId="191A1859" w14:textId="7230DB8D" w:rsidR="00305B32" w:rsidRDefault="00305B32" w:rsidP="008F4A2E">
      <w:pPr>
        <w:spacing w:before="120" w:after="120" w:line="276" w:lineRule="auto"/>
        <w:jc w:val="both"/>
      </w:pPr>
      <w:r>
        <w:t>Concerning the FFS on other components, the following component can be further added (assuming FG 60-3, and thus its components, are prerequisite for FG 60-4):</w:t>
      </w:r>
    </w:p>
    <w:p w14:paraId="592FC640" w14:textId="54C863E8" w:rsidR="008F4A2E" w:rsidRPr="00A27CCD" w:rsidRDefault="00305B32" w:rsidP="008F4A2E">
      <w:pPr>
        <w:pStyle w:val="ListParagraph"/>
        <w:numPr>
          <w:ilvl w:val="0"/>
          <w:numId w:val="21"/>
        </w:numPr>
        <w:spacing w:before="120" w:after="120"/>
        <w:rPr>
          <w:sz w:val="20"/>
          <w:szCs w:val="20"/>
          <w:lang w:val="en-US"/>
        </w:rPr>
      </w:pPr>
      <w:r w:rsidRPr="00A27CCD">
        <w:rPr>
          <w:sz w:val="20"/>
          <w:szCs w:val="20"/>
          <w:lang w:val="en-US"/>
        </w:rPr>
        <w:t>Support an RO spanning across SBFD and non-SBFD symbols.</w:t>
      </w:r>
    </w:p>
    <w:p w14:paraId="4F400969" w14:textId="42497A37" w:rsidR="008F4A2E" w:rsidRDefault="008F4A2E" w:rsidP="008F4A2E">
      <w:pPr>
        <w:pStyle w:val="Caption"/>
      </w:pPr>
      <w:r>
        <w:t xml:space="preserve">Proposal </w:t>
      </w:r>
      <w:r>
        <w:fldChar w:fldCharType="begin"/>
      </w:r>
      <w:r>
        <w:instrText xml:space="preserve"> SEQ Proposal \* ARABIC </w:instrText>
      </w:r>
      <w:r>
        <w:fldChar w:fldCharType="separate"/>
      </w:r>
      <w:r w:rsidR="00C31BC7">
        <w:rPr>
          <w:noProof/>
        </w:rPr>
        <w:t>4</w:t>
      </w:r>
      <w:r>
        <w:fldChar w:fldCharType="end"/>
      </w:r>
      <w:r>
        <w:t xml:space="preserve">. </w:t>
      </w:r>
      <w:r w:rsidR="00812B04">
        <w:t>For FG 60-</w:t>
      </w:r>
      <w:r w:rsidR="006F5D65">
        <w:t>4</w:t>
      </w:r>
      <w:r w:rsidR="00812B04">
        <w:t>,</w:t>
      </w:r>
    </w:p>
    <w:p w14:paraId="44F70693" w14:textId="7F979204" w:rsidR="00812B04" w:rsidRPr="00A27CCD" w:rsidRDefault="00474C6F" w:rsidP="00812B04">
      <w:pPr>
        <w:pStyle w:val="ListParagraph"/>
        <w:numPr>
          <w:ilvl w:val="0"/>
          <w:numId w:val="21"/>
        </w:numPr>
        <w:rPr>
          <w:b/>
          <w:sz w:val="20"/>
          <w:szCs w:val="20"/>
          <w:lang w:val="en-US"/>
        </w:rPr>
      </w:pPr>
      <w:r w:rsidRPr="00A27CCD">
        <w:rPr>
          <w:b/>
          <w:sz w:val="20"/>
          <w:szCs w:val="20"/>
          <w:lang w:val="en-US"/>
        </w:rPr>
        <w:t>prerequisite feature groups: FG 60-1 and FG 60-3.</w:t>
      </w:r>
    </w:p>
    <w:p w14:paraId="10B1E03F" w14:textId="77777777" w:rsidR="00474C6F" w:rsidRPr="00474C6F" w:rsidRDefault="00474C6F" w:rsidP="00474C6F">
      <w:pPr>
        <w:pStyle w:val="ListParagraph"/>
        <w:numPr>
          <w:ilvl w:val="0"/>
          <w:numId w:val="21"/>
        </w:numPr>
        <w:rPr>
          <w:b/>
          <w:bCs/>
          <w:sz w:val="20"/>
          <w:szCs w:val="20"/>
          <w:lang w:val="en-US"/>
        </w:rPr>
      </w:pPr>
      <w:r w:rsidRPr="00474C6F">
        <w:rPr>
          <w:b/>
          <w:bCs/>
          <w:sz w:val="20"/>
          <w:szCs w:val="20"/>
          <w:lang w:val="en-US"/>
        </w:rPr>
        <w:t>The following components should be added:</w:t>
      </w:r>
    </w:p>
    <w:p w14:paraId="503A88A9" w14:textId="50FFA66F" w:rsidR="00474C6F" w:rsidRPr="00A27CCD" w:rsidRDefault="00474C6F" w:rsidP="00474C6F">
      <w:pPr>
        <w:pStyle w:val="ListParagraph"/>
        <w:numPr>
          <w:ilvl w:val="1"/>
          <w:numId w:val="21"/>
        </w:numPr>
        <w:spacing w:before="120" w:after="120"/>
        <w:rPr>
          <w:b/>
          <w:sz w:val="20"/>
          <w:szCs w:val="20"/>
          <w:lang w:val="en-US"/>
        </w:rPr>
      </w:pPr>
      <w:r w:rsidRPr="00A27CCD">
        <w:rPr>
          <w:b/>
          <w:sz w:val="20"/>
          <w:szCs w:val="20"/>
          <w:lang w:val="en-US"/>
        </w:rPr>
        <w:t>Support an RO spanning across SBFD and non-SBFD symbols.</w:t>
      </w:r>
    </w:p>
    <w:p w14:paraId="576F1F5B" w14:textId="77777777" w:rsidR="00386016" w:rsidRDefault="00386016" w:rsidP="00386016"/>
    <w:p w14:paraId="4C041343" w14:textId="1E344396" w:rsidR="00A05236" w:rsidRDefault="00A71CB5" w:rsidP="00A05236">
      <w:pPr>
        <w:pStyle w:val="Heading3"/>
      </w:pPr>
      <w:r w:rsidRPr="00A71CB5">
        <w:t xml:space="preserve">FG </w:t>
      </w:r>
      <w:r w:rsidR="00EA1DC9">
        <w:t>60-5</w:t>
      </w:r>
    </w:p>
    <w:p w14:paraId="64A592D5" w14:textId="6C6C7518" w:rsidR="00386016" w:rsidRPr="00386016" w:rsidRDefault="00386016" w:rsidP="00282AA1">
      <w:pPr>
        <w:spacing w:before="120" w:after="120"/>
      </w:pPr>
      <w:r>
        <w:t>In RAN1#120 the following proposal from Moderator was discussed:</w:t>
      </w:r>
    </w:p>
    <w:tbl>
      <w:tblPr>
        <w:tblStyle w:val="TableGrid"/>
        <w:tblW w:w="0" w:type="auto"/>
        <w:tblLook w:val="04A0" w:firstRow="1" w:lastRow="0" w:firstColumn="1" w:lastColumn="0" w:noHBand="0" w:noVBand="1"/>
      </w:tblPr>
      <w:tblGrid>
        <w:gridCol w:w="9628"/>
      </w:tblGrid>
      <w:tr w:rsidR="00386016" w14:paraId="2E9E02F7" w14:textId="77777777" w:rsidTr="00386016">
        <w:tc>
          <w:tcPr>
            <w:tcW w:w="9628" w:type="dxa"/>
          </w:tcPr>
          <w:p w14:paraId="6ED7CA4E" w14:textId="77777777" w:rsidR="00386016" w:rsidRPr="00A27C81" w:rsidRDefault="00386016" w:rsidP="00282AA1">
            <w:pPr>
              <w:spacing w:before="120" w:after="120"/>
              <w:rPr>
                <w:rFonts w:ascii="Times" w:eastAsia="Yu Mincho" w:hAnsi="Times"/>
                <w:b/>
                <w:bCs/>
                <w:szCs w:val="24"/>
                <w:lang w:eastAsia="ja-JP"/>
              </w:rPr>
            </w:pPr>
            <w:r w:rsidRPr="009D19E1">
              <w:rPr>
                <w:rFonts w:ascii="Times" w:eastAsia="Yu Mincho" w:hAnsi="Times"/>
                <w:b/>
                <w:bCs/>
                <w:szCs w:val="24"/>
                <w:highlight w:val="yellow"/>
                <w:lang w:eastAsia="ja-JP"/>
              </w:rPr>
              <w:t xml:space="preserve">Proposal </w:t>
            </w:r>
            <w:r w:rsidRPr="009D19E1">
              <w:rPr>
                <w:rFonts w:ascii="Times" w:eastAsia="Yu Mincho" w:hAnsi="Times" w:hint="eastAsia"/>
                <w:b/>
                <w:bCs/>
                <w:szCs w:val="24"/>
                <w:highlight w:val="yellow"/>
                <w:lang w:eastAsia="ja-JP"/>
              </w:rPr>
              <w:t>3</w:t>
            </w:r>
            <w:r w:rsidRPr="009D19E1">
              <w:rPr>
                <w:rFonts w:ascii="Times" w:eastAsia="Yu Mincho" w:hAnsi="Times"/>
                <w:b/>
                <w:bCs/>
                <w:szCs w:val="24"/>
                <w:highlight w:val="yellow"/>
                <w:lang w:eastAsia="ja-JP"/>
              </w:rPr>
              <w:t>-</w:t>
            </w:r>
            <w:r w:rsidRPr="009D19E1">
              <w:rPr>
                <w:rFonts w:ascii="Times" w:eastAsia="Yu Mincho" w:hAnsi="Times" w:hint="eastAsia"/>
                <w:b/>
                <w:bCs/>
                <w:szCs w:val="24"/>
                <w:highlight w:val="yellow"/>
                <w:lang w:eastAsia="ja-JP"/>
              </w:rPr>
              <w:t>3</w:t>
            </w:r>
            <w:r w:rsidRPr="009D19E1">
              <w:rPr>
                <w:rFonts w:ascii="Times" w:eastAsia="Yu Mincho" w:hAnsi="Times"/>
                <w:b/>
                <w:bCs/>
                <w:szCs w:val="24"/>
                <w:highlight w:val="yellow"/>
                <w:lang w:eastAsia="ja-JP"/>
              </w:rPr>
              <w:t>:</w:t>
            </w:r>
          </w:p>
          <w:p w14:paraId="67791768" w14:textId="77777777" w:rsidR="00386016" w:rsidRPr="00A61DB0" w:rsidRDefault="00386016" w:rsidP="00282AA1">
            <w:pPr>
              <w:spacing w:before="120" w:after="120"/>
              <w:rPr>
                <w:rFonts w:ascii="Times" w:eastAsia="Yu Mincho" w:hAnsi="Times"/>
                <w:szCs w:val="24"/>
                <w:lang w:eastAsia="ja-JP"/>
              </w:rPr>
            </w:pPr>
            <w:r w:rsidRPr="00A61DB0">
              <w:rPr>
                <w:rFonts w:ascii="Times" w:eastAsia="Yu Mincho" w:hAnsi="Times"/>
                <w:szCs w:val="24"/>
                <w:lang w:eastAsia="ja-JP"/>
              </w:rPr>
              <w:t xml:space="preserve">Introduce following </w:t>
            </w:r>
            <w:r w:rsidRPr="00A61DB0">
              <w:rPr>
                <w:rFonts w:ascii="Times" w:eastAsia="Yu Mincho" w:hAnsi="Times" w:hint="eastAsia"/>
                <w:szCs w:val="24"/>
                <w:lang w:eastAsia="ja-JP"/>
              </w:rPr>
              <w:t>FG</w:t>
            </w:r>
            <w:r>
              <w:rPr>
                <w:rFonts w:ascii="Times" w:eastAsia="Yu Mincho" w:hAnsi="Times" w:hint="eastAsia"/>
                <w:szCs w:val="24"/>
                <w:lang w:eastAsia="ja-JP"/>
              </w:rPr>
              <w:t xml:space="preserve"> (as FFS)</w:t>
            </w:r>
            <w:r w:rsidRPr="00A61DB0">
              <w:rPr>
                <w:rFonts w:ascii="Times" w:eastAsia="Yu Mincho" w:hAnsi="Times" w:hint="eastAsia"/>
                <w:szCs w:val="24"/>
                <w:lang w:eastAsia="ja-JP"/>
              </w:rPr>
              <w:t xml:space="preserve"> for PRACH repetition in additional ROs, and FFS on whether separate FGs for RACH configuration Option 1 and Option 2 are necessary.</w:t>
            </w:r>
          </w:p>
          <w:p w14:paraId="2B83E166" w14:textId="77777777" w:rsidR="00386016" w:rsidRPr="00A61DB0" w:rsidRDefault="00386016" w:rsidP="00282AA1">
            <w:pPr>
              <w:numPr>
                <w:ilvl w:val="0"/>
                <w:numId w:val="10"/>
              </w:numPr>
              <w:overflowPunct/>
              <w:autoSpaceDE/>
              <w:autoSpaceDN/>
              <w:adjustRightInd/>
              <w:spacing w:before="120" w:after="120"/>
              <w:textAlignment w:val="auto"/>
              <w:rPr>
                <w:rFonts w:ascii="Times" w:eastAsia="Yu Mincho" w:hAnsi="Times"/>
                <w:szCs w:val="24"/>
                <w:lang w:eastAsia="ja-JP"/>
              </w:rPr>
            </w:pPr>
            <w:r w:rsidRPr="00A61DB0">
              <w:rPr>
                <w:rFonts w:ascii="Times" w:eastAsia="Yu Mincho" w:hAnsi="Times" w:hint="eastAsia"/>
                <w:szCs w:val="24"/>
                <w:lang w:eastAsia="ja-JP"/>
              </w:rPr>
              <w:t>Alt.1: separate FGs for RACH configuration Option 1 and Option 2 are NOT necessary</w:t>
            </w:r>
          </w:p>
          <w:p w14:paraId="7D6AE01D" w14:textId="77777777" w:rsidR="00386016" w:rsidRDefault="00386016" w:rsidP="00282AA1">
            <w:pPr>
              <w:numPr>
                <w:ilvl w:val="0"/>
                <w:numId w:val="10"/>
              </w:numPr>
              <w:overflowPunct/>
              <w:autoSpaceDE/>
              <w:autoSpaceDN/>
              <w:adjustRightInd/>
              <w:spacing w:before="120" w:after="120"/>
              <w:textAlignment w:val="auto"/>
              <w:rPr>
                <w:rFonts w:ascii="Times" w:eastAsia="Yu Mincho" w:hAnsi="Times"/>
                <w:szCs w:val="24"/>
                <w:lang w:eastAsia="ja-JP"/>
              </w:rPr>
            </w:pPr>
            <w:r w:rsidRPr="00A61DB0">
              <w:rPr>
                <w:rFonts w:ascii="Times" w:eastAsia="Yu Mincho" w:hAnsi="Times" w:hint="eastAsia"/>
                <w:szCs w:val="24"/>
                <w:lang w:eastAsia="ja-JP"/>
              </w:rPr>
              <w:t>Alt.2: separate FGs for RACH configuration Option 1 and Option 2 are necessary</w:t>
            </w:r>
          </w:p>
          <w:p w14:paraId="0824C57B" w14:textId="77777777" w:rsidR="00386016" w:rsidRPr="00A61DB0" w:rsidRDefault="00386016" w:rsidP="00282AA1">
            <w:pPr>
              <w:numPr>
                <w:ilvl w:val="0"/>
                <w:numId w:val="10"/>
              </w:numPr>
              <w:overflowPunct/>
              <w:autoSpaceDE/>
              <w:autoSpaceDN/>
              <w:adjustRightInd/>
              <w:spacing w:before="120" w:after="120"/>
              <w:textAlignment w:val="auto"/>
              <w:rPr>
                <w:rFonts w:ascii="Times" w:eastAsia="Yu Mincho" w:hAnsi="Times"/>
                <w:szCs w:val="24"/>
                <w:lang w:eastAsia="ja-JP"/>
              </w:rPr>
            </w:pPr>
            <w:r>
              <w:rPr>
                <w:rFonts w:ascii="Times" w:eastAsia="Yu Mincho" w:hAnsi="Times"/>
                <w:szCs w:val="24"/>
                <w:lang w:eastAsia="ja-JP"/>
              </w:rPr>
              <w:t>A</w:t>
            </w:r>
            <w:r>
              <w:rPr>
                <w:rFonts w:ascii="Times" w:eastAsia="Yu Mincho" w:hAnsi="Times" w:hint="eastAsia"/>
                <w:szCs w:val="24"/>
                <w:lang w:eastAsia="ja-JP"/>
              </w:rPr>
              <w:t xml:space="preserve">lt.3: </w:t>
            </w:r>
            <w:r w:rsidRPr="00A61DB0">
              <w:rPr>
                <w:rFonts w:ascii="Times" w:eastAsia="Yu Mincho" w:hAnsi="Times"/>
                <w:szCs w:val="24"/>
                <w:lang w:eastAsia="ja-JP"/>
              </w:rPr>
              <w:t>If a UE reports legacy Rel-18 FG for PRACH repetition, and also reports support of FG X-3/4, it means the UE supports RACH repetition in SBFD operation for Option 1/2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
              <w:gridCol w:w="823"/>
              <w:gridCol w:w="3282"/>
              <w:gridCol w:w="411"/>
              <w:gridCol w:w="481"/>
              <w:gridCol w:w="388"/>
              <w:gridCol w:w="823"/>
              <w:gridCol w:w="559"/>
              <w:gridCol w:w="504"/>
              <w:gridCol w:w="388"/>
              <w:gridCol w:w="388"/>
              <w:gridCol w:w="222"/>
              <w:gridCol w:w="769"/>
            </w:tblGrid>
            <w:tr w:rsidR="00386016" w:rsidRPr="00A27C81" w14:paraId="3B0B23D5" w14:textId="77777777">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05B8A66D" w14:textId="77777777" w:rsidR="00386016" w:rsidRPr="00D2044E" w:rsidRDefault="00386016" w:rsidP="00282AA1">
                  <w:pPr>
                    <w:keepLines/>
                    <w:spacing w:before="120" w:after="120"/>
                    <w:rPr>
                      <w:rFonts w:eastAsia="MS Mincho" w:cs="Arial"/>
                      <w:color w:val="000000"/>
                      <w:sz w:val="14"/>
                      <w:szCs w:val="14"/>
                      <w:lang w:eastAsia="zh-CN"/>
                    </w:rPr>
                  </w:pPr>
                  <w:r w:rsidRPr="00D2044E">
                    <w:rPr>
                      <w:rFonts w:eastAsia="MS Mincho" w:cs="Arial" w:hint="eastAsia"/>
                      <w:color w:val="000000"/>
                      <w:sz w:val="14"/>
                      <w:szCs w:val="14"/>
                      <w:lang w:eastAsia="ja-JP"/>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17D5538E" w14:textId="77777777" w:rsidR="00386016" w:rsidRPr="00D2044E" w:rsidRDefault="00386016" w:rsidP="00282AA1">
                  <w:pPr>
                    <w:keepLines/>
                    <w:spacing w:before="120" w:after="120"/>
                    <w:rPr>
                      <w:rFonts w:eastAsia="MS Mincho" w:cs="Arial"/>
                      <w:color w:val="000000"/>
                      <w:sz w:val="14"/>
                      <w:szCs w:val="14"/>
                      <w:lang w:eastAsia="ja-JP"/>
                    </w:rPr>
                  </w:pPr>
                  <w:r w:rsidRPr="00D2044E">
                    <w:rPr>
                      <w:rFonts w:cs="Arial"/>
                      <w:color w:val="000000"/>
                      <w:sz w:val="14"/>
                      <w:szCs w:val="14"/>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6DF32BA6" w14:textId="79CC3543" w:rsidR="00386016" w:rsidRPr="00D2044E" w:rsidRDefault="00386016" w:rsidP="00282AA1">
                  <w:pPr>
                    <w:spacing w:before="120" w:after="120"/>
                    <w:contextualSpacing/>
                    <w:rPr>
                      <w:rFonts w:cs="Arial"/>
                      <w:color w:val="000000"/>
                      <w:sz w:val="14"/>
                      <w:szCs w:val="14"/>
                      <w:lang w:eastAsia="zh-CN"/>
                    </w:rPr>
                  </w:pPr>
                  <w:r w:rsidRPr="00D2044E">
                    <w:rPr>
                      <w:rFonts w:eastAsia="MS Mincho" w:cs="Arial" w:hint="eastAsia"/>
                      <w:sz w:val="14"/>
                      <w:szCs w:val="14"/>
                      <w:lang w:eastAsia="ja-JP"/>
                    </w:rPr>
                    <w:t xml:space="preserve">1. </w:t>
                  </w:r>
                  <w:r w:rsidRPr="00D2044E">
                    <w:rPr>
                      <w:rFonts w:cs="Arial"/>
                      <w:sz w:val="14"/>
                      <w:szCs w:val="14"/>
                      <w:lang w:eastAsia="zh-CN"/>
                    </w:rPr>
                    <w:t>D</w:t>
                  </w:r>
                  <w:r w:rsidRPr="00D2044E">
                    <w:rPr>
                      <w:rFonts w:cs="Arial"/>
                      <w:sz w:val="14"/>
                      <w:szCs w:val="14"/>
                      <w:lang w:eastAsia="ja-JP"/>
                    </w:rPr>
                    <w:t xml:space="preserve">etermination of the set of </w:t>
                  </w:r>
                  <m:oMath>
                    <m:sSubSup>
                      <m:sSubSupPr>
                        <m:ctrlPr>
                          <w:rPr>
                            <w:rFonts w:ascii="Cambria Math" w:hAnsi="Cambria Math" w:cs="Arial"/>
                            <w:i/>
                            <w:iCs/>
                            <w:sz w:val="14"/>
                            <w:szCs w:val="14"/>
                            <w:lang w:eastAsia="ja-JP"/>
                          </w:rPr>
                        </m:ctrlPr>
                      </m:sSubSupPr>
                      <m:e>
                        <m:r>
                          <w:rPr>
                            <w:rFonts w:ascii="Cambria Math" w:hAnsi="Cambria Math" w:cs="Arial"/>
                            <w:sz w:val="14"/>
                            <w:szCs w:val="14"/>
                            <w:lang w:eastAsia="ja-JP"/>
                          </w:rPr>
                          <m:t>N</m:t>
                        </m:r>
                      </m:e>
                      <m:sub>
                        <m:r>
                          <m:rPr>
                            <m:sty m:val="p"/>
                          </m:rPr>
                          <w:rPr>
                            <w:rFonts w:ascii="Cambria Math" w:hAnsi="Cambria Math" w:cs="Arial"/>
                            <w:sz w:val="14"/>
                            <w:szCs w:val="14"/>
                            <w:lang w:eastAsia="ja-JP"/>
                          </w:rPr>
                          <m:t>preamble</m:t>
                        </m:r>
                      </m:sub>
                      <m:sup>
                        <m:r>
                          <m:rPr>
                            <m:sty m:val="p"/>
                          </m:rPr>
                          <w:rPr>
                            <w:rFonts w:ascii="Cambria Math" w:hAnsi="Cambria Math" w:cs="Arial"/>
                            <w:sz w:val="14"/>
                            <w:szCs w:val="14"/>
                            <w:lang w:eastAsia="ja-JP"/>
                          </w:rPr>
                          <m:t>rep</m:t>
                        </m:r>
                      </m:sup>
                    </m:sSubSup>
                  </m:oMath>
                  <w:r w:rsidRPr="00D2044E">
                    <w:rPr>
                      <w:rFonts w:cs="Arial"/>
                      <w:sz w:val="14"/>
                      <w:szCs w:val="14"/>
                      <w:lang w:eastAsia="ja-JP"/>
                    </w:rPr>
                    <w:t xml:space="preserve"> valid additional-ROs and the time period of the set(s) of </w:t>
                  </w:r>
                  <m:oMath>
                    <m:sSubSup>
                      <m:sSubSupPr>
                        <m:ctrlPr>
                          <w:rPr>
                            <w:rFonts w:ascii="Cambria Math" w:hAnsi="Cambria Math" w:cs="Arial"/>
                            <w:i/>
                            <w:iCs/>
                            <w:sz w:val="14"/>
                            <w:szCs w:val="14"/>
                            <w:lang w:eastAsia="ja-JP"/>
                          </w:rPr>
                        </m:ctrlPr>
                      </m:sSubSupPr>
                      <m:e>
                        <m:r>
                          <w:rPr>
                            <w:rFonts w:ascii="Cambria Math" w:hAnsi="Cambria Math" w:cs="Arial"/>
                            <w:sz w:val="14"/>
                            <w:szCs w:val="14"/>
                            <w:lang w:eastAsia="ja-JP"/>
                          </w:rPr>
                          <m:t>N</m:t>
                        </m:r>
                      </m:e>
                      <m:sub>
                        <m:r>
                          <m:rPr>
                            <m:sty m:val="p"/>
                          </m:rPr>
                          <w:rPr>
                            <w:rFonts w:ascii="Cambria Math" w:hAnsi="Cambria Math" w:cs="Arial"/>
                            <w:sz w:val="14"/>
                            <w:szCs w:val="14"/>
                            <w:lang w:eastAsia="ja-JP"/>
                          </w:rPr>
                          <m:t>preamble</m:t>
                        </m:r>
                      </m:sub>
                      <m:sup>
                        <m:r>
                          <m:rPr>
                            <m:sty m:val="p"/>
                          </m:rPr>
                          <w:rPr>
                            <w:rFonts w:ascii="Cambria Math" w:hAnsi="Cambria Math" w:cs="Arial"/>
                            <w:sz w:val="14"/>
                            <w:szCs w:val="14"/>
                            <w:lang w:eastAsia="ja-JP"/>
                          </w:rPr>
                          <m:t>rep</m:t>
                        </m:r>
                      </m:sup>
                    </m:sSubSup>
                  </m:oMath>
                  <w:r w:rsidRPr="00D2044E">
                    <w:rPr>
                      <w:rFonts w:cs="Arial"/>
                      <w:sz w:val="14"/>
                      <w:szCs w:val="14"/>
                      <w:lang w:eastAsia="ja-JP"/>
                    </w:rPr>
                    <w:t xml:space="preserve"> valid additional-R</w:t>
                  </w:r>
                  <w:r w:rsidRPr="00D2044E">
                    <w:rPr>
                      <w:rFonts w:eastAsia="MS Mincho" w:cs="Arial" w:hint="eastAsia"/>
                      <w:sz w:val="14"/>
                      <w:szCs w:val="14"/>
                      <w:lang w:eastAsia="ja-JP"/>
                    </w:rPr>
                    <w:t>O</w:t>
                  </w:r>
                  <w:r w:rsidRPr="00D2044E">
                    <w:rPr>
                      <w:rFonts w:cs="Arial"/>
                      <w:sz w:val="14"/>
                      <w:szCs w:val="14"/>
                      <w:lang w:eastAsia="ja-JP"/>
                    </w:rPr>
                    <w:t>s</w:t>
                  </w:r>
                </w:p>
                <w:p w14:paraId="24DE80EF" w14:textId="77777777" w:rsidR="00386016" w:rsidRPr="00D2044E" w:rsidRDefault="00386016" w:rsidP="00282AA1">
                  <w:pPr>
                    <w:spacing w:before="120" w:after="120"/>
                    <w:contextualSpacing/>
                    <w:rPr>
                      <w:rFonts w:eastAsia="MS Mincho" w:cs="Arial"/>
                      <w:color w:val="000000"/>
                      <w:sz w:val="14"/>
                      <w:szCs w:val="14"/>
                      <w:highlight w:val="yellow"/>
                      <w:lang w:eastAsia="zh-CN"/>
                    </w:rPr>
                  </w:pPr>
                  <w:r w:rsidRPr="00D2044E">
                    <w:rPr>
                      <w:rFonts w:eastAsia="MS Mincho" w:cs="Arial" w:hint="eastAsia"/>
                      <w:sz w:val="14"/>
                      <w:szCs w:val="14"/>
                      <w:highlight w:val="yellow"/>
                      <w:lang w:eastAsia="ja-JP"/>
                    </w:rPr>
                    <w:t xml:space="preserve">[2. </w:t>
                  </w:r>
                  <w:r w:rsidRPr="00D2044E">
                    <w:rPr>
                      <w:rFonts w:cs="Arial"/>
                      <w:sz w:val="14"/>
                      <w:szCs w:val="14"/>
                      <w:highlight w:val="yellow"/>
                      <w:lang w:eastAsia="ja-JP"/>
                    </w:rPr>
                    <w:t xml:space="preserve">For RACH configuration Option 1, support separate configuration of </w:t>
                  </w:r>
                  <w:r w:rsidRPr="00D2044E">
                    <w:rPr>
                      <w:rFonts w:cs="Arial"/>
                      <w:i/>
                      <w:iCs/>
                      <w:sz w:val="14"/>
                      <w:szCs w:val="14"/>
                      <w:highlight w:val="yellow"/>
                      <w:lang w:eastAsia="ja-JP"/>
                    </w:rPr>
                    <w:t>rsrp-ThresholdMsg1-RepetitionNum2/4/8</w:t>
                  </w:r>
                  <w:r w:rsidRPr="00D2044E">
                    <w:rPr>
                      <w:rFonts w:cs="Arial"/>
                      <w:sz w:val="14"/>
                      <w:szCs w:val="14"/>
                      <w:highlight w:val="yellow"/>
                      <w:lang w:eastAsia="ja-JP"/>
                    </w:rPr>
                    <w:t xml:space="preserve"> for PRACH transmission with preamble repetitions within additional-ROs and PRACH transmission with preamble repetitions within legacy-ROs.</w:t>
                  </w:r>
                  <w:r w:rsidRPr="00D2044E">
                    <w:rPr>
                      <w:rFonts w:eastAsia="MS Mincho" w:cs="Arial" w:hint="eastAsia"/>
                      <w:sz w:val="14"/>
                      <w:szCs w:val="14"/>
                      <w:highlight w:val="yellow"/>
                      <w:lang w:eastAsia="ja-JP"/>
                    </w:rPr>
                    <w:t>]</w:t>
                  </w:r>
                </w:p>
                <w:p w14:paraId="07050D98" w14:textId="77777777" w:rsidR="00386016" w:rsidRPr="00D2044E" w:rsidRDefault="00386016" w:rsidP="00282AA1">
                  <w:pPr>
                    <w:spacing w:before="120" w:after="120"/>
                    <w:contextualSpacing/>
                    <w:rPr>
                      <w:rFonts w:eastAsia="MS Mincho" w:cs="Arial"/>
                      <w:color w:val="000000"/>
                      <w:sz w:val="14"/>
                      <w:szCs w:val="14"/>
                      <w:highlight w:val="yellow"/>
                      <w:lang w:eastAsia="ja-JP"/>
                    </w:rPr>
                  </w:pPr>
                  <w:r w:rsidRPr="00D2044E">
                    <w:rPr>
                      <w:rFonts w:eastAsia="MS Mincho" w:cs="Arial" w:hint="eastAsia"/>
                      <w:sz w:val="14"/>
                      <w:szCs w:val="14"/>
                      <w:highlight w:val="yellow"/>
                      <w:lang w:eastAsia="ja-JP"/>
                    </w:rPr>
                    <w:t xml:space="preserve">[3. </w:t>
                  </w:r>
                  <w:r w:rsidRPr="00D2044E">
                    <w:rPr>
                      <w:rFonts w:cs="Arial"/>
                      <w:sz w:val="14"/>
                      <w:szCs w:val="14"/>
                      <w:highlight w:val="yellow"/>
                      <w:lang w:eastAsia="ja-JP"/>
                    </w:rPr>
                    <w:t xml:space="preserve">For RACH configuration Option 2, support separate configuration of </w:t>
                  </w:r>
                  <w:r w:rsidRPr="00D2044E">
                    <w:rPr>
                      <w:rFonts w:cs="Arial"/>
                      <w:i/>
                      <w:iCs/>
                      <w:sz w:val="14"/>
                      <w:szCs w:val="14"/>
                      <w:highlight w:val="yellow"/>
                      <w:lang w:eastAsia="ja-JP"/>
                    </w:rPr>
                    <w:t>rsrp-ThresholdMsg1-RepetitionNum2/4/8</w:t>
                  </w:r>
                  <w:r w:rsidRPr="00D2044E">
                    <w:rPr>
                      <w:rFonts w:cs="Arial"/>
                      <w:sz w:val="14"/>
                      <w:szCs w:val="14"/>
                      <w:highlight w:val="yellow"/>
                      <w:lang w:eastAsia="ja-JP"/>
                    </w:rPr>
                    <w:t xml:space="preserve"> and</w:t>
                  </w:r>
                  <w:r w:rsidRPr="00D2044E">
                    <w:rPr>
                      <w:rFonts w:cs="Arial"/>
                      <w:i/>
                      <w:iCs/>
                      <w:sz w:val="14"/>
                      <w:szCs w:val="14"/>
                      <w:highlight w:val="yellow"/>
                      <w:lang w:eastAsia="ja-JP"/>
                    </w:rPr>
                    <w:t xml:space="preserve"> msg1-RepetitionNum</w:t>
                  </w:r>
                  <w:r w:rsidRPr="00D2044E">
                    <w:rPr>
                      <w:rFonts w:cs="Arial"/>
                      <w:sz w:val="14"/>
                      <w:szCs w:val="14"/>
                      <w:highlight w:val="yellow"/>
                      <w:lang w:eastAsia="ja-JP"/>
                    </w:rPr>
                    <w:t xml:space="preserve"> for PRACH transmission with preamble repetitions within additional-ROs and PRACH transmission with preamble repetitions within legacy-ROs.</w:t>
                  </w:r>
                  <w:r w:rsidRPr="00D2044E">
                    <w:rPr>
                      <w:rFonts w:eastAsia="MS Mincho" w:cs="Arial" w:hint="eastAsia"/>
                      <w:sz w:val="14"/>
                      <w:szCs w:val="14"/>
                      <w:highlight w:val="yellow"/>
                      <w:lang w:eastAsia="ja-JP"/>
                    </w:rPr>
                    <w:t>]</w:t>
                  </w:r>
                </w:p>
                <w:p w14:paraId="67E73F9B" w14:textId="77777777" w:rsidR="00386016" w:rsidRPr="00D2044E" w:rsidRDefault="00386016" w:rsidP="00282AA1">
                  <w:pPr>
                    <w:spacing w:before="120" w:after="120"/>
                    <w:rPr>
                      <w:rFonts w:eastAsia="MS Mincho" w:cs="Arial"/>
                      <w:color w:val="000000"/>
                      <w:sz w:val="14"/>
                      <w:szCs w:val="14"/>
                      <w:lang w:eastAsia="ja-JP"/>
                    </w:rPr>
                  </w:pPr>
                  <w:r w:rsidRPr="00D2044E">
                    <w:rPr>
                      <w:rFonts w:eastAsia="MS Mincho" w:cs="Arial" w:hint="eastAsia"/>
                      <w:color w:val="000000"/>
                      <w:sz w:val="14"/>
                      <w:szCs w:val="14"/>
                      <w:highlight w:val="yellow"/>
                      <w:lang w:eastAsia="ja-JP"/>
                    </w:rPr>
                    <w:t xml:space="preserve">FFS: </w:t>
                  </w:r>
                  <w:r w:rsidRPr="00D2044E">
                    <w:rPr>
                      <w:rFonts w:eastAsia="MS Mincho" w:cs="Arial"/>
                      <w:color w:val="000000"/>
                      <w:sz w:val="14"/>
                      <w:szCs w:val="14"/>
                      <w:highlight w:val="yellow"/>
                      <w:lang w:eastAsia="ja-JP"/>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2D8010C6" w14:textId="77777777" w:rsidR="00386016" w:rsidRPr="00D2044E" w:rsidRDefault="00386016" w:rsidP="00282AA1">
                  <w:pPr>
                    <w:keepLines/>
                    <w:spacing w:before="120" w:after="120"/>
                    <w:rPr>
                      <w:rFonts w:eastAsia="MS Mincho" w:cs="Arial"/>
                      <w:color w:val="000000"/>
                      <w:sz w:val="14"/>
                      <w:szCs w:val="14"/>
                      <w:lang w:eastAsia="ja-JP"/>
                    </w:rPr>
                  </w:pPr>
                  <w:r w:rsidRPr="00D2044E">
                    <w:rPr>
                      <w:rFonts w:eastAsia="MS Mincho" w:cs="Arial" w:hint="eastAsia"/>
                      <w:color w:val="000000"/>
                      <w:sz w:val="14"/>
                      <w:szCs w:val="14"/>
                      <w:highlight w:val="yellow"/>
                      <w:lang w:eastAsia="ja-JP"/>
                    </w:rPr>
                    <w:t>[X-3 or X-4, 54-1]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25105240" w14:textId="77777777" w:rsidR="00386016" w:rsidRPr="00D2044E" w:rsidRDefault="00386016" w:rsidP="00282AA1">
                  <w:pPr>
                    <w:keepLines/>
                    <w:spacing w:before="120" w:after="120"/>
                    <w:jc w:val="center"/>
                    <w:rPr>
                      <w:rFonts w:cs="Arial"/>
                      <w:color w:val="000000"/>
                      <w:sz w:val="14"/>
                      <w:szCs w:val="14"/>
                      <w:lang w:eastAsia="zh-CN"/>
                    </w:rPr>
                  </w:pPr>
                  <w:r w:rsidRPr="00D2044E">
                    <w:rPr>
                      <w:rFonts w:cs="Arial" w:hint="eastAsia"/>
                      <w:color w:val="000000"/>
                      <w:sz w:val="14"/>
                      <w:szCs w:val="14"/>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7E301E50" w14:textId="77777777" w:rsidR="00386016" w:rsidRPr="00D2044E" w:rsidRDefault="00386016" w:rsidP="00282AA1">
                  <w:pPr>
                    <w:keepLines/>
                    <w:spacing w:before="120" w:after="120"/>
                    <w:jc w:val="center"/>
                    <w:rPr>
                      <w:rFonts w:cs="Arial"/>
                      <w:color w:val="000000"/>
                      <w:sz w:val="14"/>
                      <w:szCs w:val="14"/>
                      <w:lang w:eastAsia="zh-CN"/>
                    </w:rPr>
                  </w:pPr>
                  <w:r w:rsidRPr="00D2044E">
                    <w:rPr>
                      <w:rFonts w:cs="Arial" w:hint="eastAsia"/>
                      <w:color w:val="000000"/>
                      <w:sz w:val="14"/>
                      <w:szCs w:val="14"/>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1707E4B1" w14:textId="77777777" w:rsidR="00386016" w:rsidRPr="00D2044E" w:rsidRDefault="00386016" w:rsidP="00282AA1">
                  <w:pPr>
                    <w:keepLines/>
                    <w:spacing w:before="120" w:after="120"/>
                    <w:rPr>
                      <w:rFonts w:eastAsia="MS Mincho" w:cs="Arial"/>
                      <w:color w:val="000000"/>
                      <w:sz w:val="14"/>
                      <w:szCs w:val="14"/>
                      <w:lang w:eastAsia="ja-JP"/>
                    </w:rPr>
                  </w:pPr>
                  <w:r w:rsidRPr="00D2044E">
                    <w:rPr>
                      <w:rFonts w:cs="Arial"/>
                      <w:color w:val="000000"/>
                      <w:sz w:val="14"/>
                      <w:szCs w:val="14"/>
                      <w:lang w:eastAsia="zh-CN"/>
                    </w:rPr>
                    <w:t>Preamble repetition within additional-ROs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24DD1712" w14:textId="77777777" w:rsidR="00386016" w:rsidRPr="00D2044E" w:rsidRDefault="00386016" w:rsidP="00282AA1">
                  <w:pPr>
                    <w:keepLines/>
                    <w:spacing w:before="120" w:after="120"/>
                    <w:jc w:val="center"/>
                    <w:rPr>
                      <w:rFonts w:eastAsia="MS Mincho" w:cs="Arial"/>
                      <w:color w:val="000000"/>
                      <w:sz w:val="14"/>
                      <w:szCs w:val="14"/>
                      <w:lang w:eastAsia="ja-JP"/>
                    </w:rPr>
                  </w:pPr>
                  <w:r w:rsidRPr="00D2044E">
                    <w:rPr>
                      <w:rFonts w:eastAsia="MS Mincho" w:cs="Arial" w:hint="eastAsia"/>
                      <w:color w:val="000000"/>
                      <w:sz w:val="14"/>
                      <w:szCs w:val="14"/>
                      <w:highlight w:val="yellow"/>
                      <w:lang w:eastAsia="ja-JP"/>
                    </w:rPr>
                    <w:t>[</w:t>
                  </w:r>
                  <w:r w:rsidRPr="00D2044E">
                    <w:rPr>
                      <w:rFonts w:cs="Arial"/>
                      <w:color w:val="000000"/>
                      <w:sz w:val="14"/>
                      <w:szCs w:val="14"/>
                      <w:highlight w:val="yellow"/>
                      <w:lang w:eastAsia="zh-CN"/>
                    </w:rPr>
                    <w:t>P</w:t>
                  </w:r>
                  <w:r w:rsidRPr="00D2044E">
                    <w:rPr>
                      <w:rFonts w:cs="Arial" w:hint="eastAsia"/>
                      <w:color w:val="000000"/>
                      <w:sz w:val="14"/>
                      <w:szCs w:val="14"/>
                      <w:highlight w:val="yellow"/>
                      <w:lang w:eastAsia="zh-CN"/>
                    </w:rPr>
                    <w:t>er Band</w:t>
                  </w:r>
                  <w:r w:rsidRPr="00D2044E">
                    <w:rPr>
                      <w:rFonts w:eastAsia="MS Mincho" w:cs="Arial" w:hint="eastAsia"/>
                      <w:color w:val="000000"/>
                      <w:sz w:val="14"/>
                      <w:szCs w:val="14"/>
                      <w:highlight w:val="yellow"/>
                      <w:lang w:eastAsia="ja-JP"/>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50CACCED" w14:textId="77777777" w:rsidR="00386016" w:rsidRPr="00D2044E" w:rsidRDefault="00386016" w:rsidP="00282AA1">
                  <w:pPr>
                    <w:keepLines/>
                    <w:spacing w:before="120" w:after="120"/>
                    <w:jc w:val="center"/>
                    <w:rPr>
                      <w:rFonts w:cs="Arial"/>
                      <w:color w:val="000000"/>
                      <w:sz w:val="14"/>
                      <w:szCs w:val="14"/>
                      <w:lang w:eastAsia="zh-CN"/>
                    </w:rPr>
                  </w:pPr>
                  <w:r w:rsidRPr="00D2044E">
                    <w:rPr>
                      <w:rFonts w:cs="Arial" w:hint="eastAsia"/>
                      <w:color w:val="000000"/>
                      <w:sz w:val="14"/>
                      <w:szCs w:val="14"/>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F249391" w14:textId="77777777" w:rsidR="00386016" w:rsidRPr="00D2044E" w:rsidRDefault="00386016" w:rsidP="00282AA1">
                  <w:pPr>
                    <w:keepLines/>
                    <w:spacing w:before="120" w:after="120"/>
                    <w:jc w:val="center"/>
                    <w:rPr>
                      <w:rFonts w:cs="Arial"/>
                      <w:color w:val="000000"/>
                      <w:sz w:val="14"/>
                      <w:szCs w:val="14"/>
                      <w:lang w:eastAsia="zh-CN"/>
                    </w:rPr>
                  </w:pPr>
                  <w:r w:rsidRPr="00D2044E">
                    <w:rPr>
                      <w:rFonts w:cs="Arial" w:hint="eastAsia"/>
                      <w:color w:val="000000"/>
                      <w:sz w:val="14"/>
                      <w:szCs w:val="14"/>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93DD1A2" w14:textId="77777777" w:rsidR="00386016" w:rsidRPr="00D2044E" w:rsidRDefault="00386016" w:rsidP="00282AA1">
                  <w:pPr>
                    <w:keepLines/>
                    <w:spacing w:before="120" w:after="120"/>
                    <w:jc w:val="center"/>
                    <w:rPr>
                      <w:rFonts w:cs="Arial"/>
                      <w:color w:val="000000"/>
                      <w:sz w:val="14"/>
                      <w:szCs w:val="14"/>
                      <w:lang w:eastAsia="ja-JP"/>
                    </w:rPr>
                  </w:pPr>
                  <w:r w:rsidRPr="00D2044E">
                    <w:rPr>
                      <w:rFonts w:cs="Arial" w:hint="eastAsia"/>
                      <w:color w:val="000000"/>
                      <w:sz w:val="14"/>
                      <w:szCs w:val="14"/>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239FF0EC" w14:textId="77777777" w:rsidR="00386016" w:rsidRPr="00D2044E" w:rsidRDefault="00386016" w:rsidP="00282AA1">
                  <w:pPr>
                    <w:keepLines/>
                    <w:spacing w:before="120" w:after="120"/>
                    <w:rPr>
                      <w:rFonts w:eastAsia="MS Mincho" w:cs="Arial"/>
                      <w:color w:val="000000"/>
                      <w:sz w:val="14"/>
                      <w:szCs w:val="14"/>
                      <w:lang w:eastAsia="ja-JP"/>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49EA42A2" w14:textId="77777777" w:rsidR="00386016" w:rsidRPr="00D2044E" w:rsidRDefault="00386016" w:rsidP="00282AA1">
                  <w:pPr>
                    <w:keepLines/>
                    <w:spacing w:before="120" w:after="120"/>
                    <w:rPr>
                      <w:rFonts w:cs="Arial"/>
                      <w:color w:val="000000"/>
                      <w:sz w:val="14"/>
                      <w:szCs w:val="14"/>
                      <w:lang w:eastAsia="ja-JP"/>
                    </w:rPr>
                  </w:pPr>
                  <w:r w:rsidRPr="00D2044E">
                    <w:rPr>
                      <w:rFonts w:cs="Arial"/>
                      <w:color w:val="000000"/>
                      <w:sz w:val="14"/>
                      <w:szCs w:val="14"/>
                      <w:lang w:eastAsia="ja-JP"/>
                    </w:rPr>
                    <w:t>Optional with capability signalling</w:t>
                  </w:r>
                </w:p>
              </w:tc>
            </w:tr>
          </w:tbl>
          <w:p w14:paraId="2BD89377" w14:textId="77777777" w:rsidR="00386016" w:rsidRDefault="00386016" w:rsidP="00282AA1">
            <w:pPr>
              <w:spacing w:before="120" w:after="120"/>
            </w:pPr>
          </w:p>
        </w:tc>
      </w:tr>
    </w:tbl>
    <w:p w14:paraId="6A2BFAB8" w14:textId="0694E60C" w:rsidR="0056415D" w:rsidRDefault="0056415D" w:rsidP="00282AA1">
      <w:pPr>
        <w:spacing w:before="120" w:after="120" w:line="276" w:lineRule="auto"/>
        <w:jc w:val="both"/>
      </w:pPr>
      <w:r>
        <w:t>In either Option 1 or Option 2, Msg1 repetition is performed in only one RO type. Therefore, from Msg1 repetition functionality point of view, there’s no difference between supporting Msg1 repetition for Option1 and Option 2.</w:t>
      </w:r>
    </w:p>
    <w:p w14:paraId="4B2CEDB9" w14:textId="1C176340" w:rsidR="00282AA1" w:rsidRDefault="00282AA1" w:rsidP="00282AA1">
      <w:pPr>
        <w:pStyle w:val="Caption"/>
      </w:pPr>
      <w:r>
        <w:t xml:space="preserve">Proposal </w:t>
      </w:r>
      <w:r>
        <w:fldChar w:fldCharType="begin"/>
      </w:r>
      <w:r>
        <w:instrText xml:space="preserve"> SEQ Proposal \* ARABIC </w:instrText>
      </w:r>
      <w:r>
        <w:fldChar w:fldCharType="separate"/>
      </w:r>
      <w:r w:rsidR="00C31BC7">
        <w:rPr>
          <w:noProof/>
        </w:rPr>
        <w:t>5</w:t>
      </w:r>
      <w:r>
        <w:fldChar w:fldCharType="end"/>
      </w:r>
      <w:r>
        <w:t xml:space="preserve">. Introduce a separate </w:t>
      </w:r>
      <w:r w:rsidRPr="00282AA1">
        <w:t>FG for PRACH repetition in additional ROs</w:t>
      </w:r>
      <w:r>
        <w:t>. S</w:t>
      </w:r>
      <w:r w:rsidRPr="00282AA1">
        <w:t>eparate FGs</w:t>
      </w:r>
      <w:r>
        <w:t xml:space="preserve"> of PRACH repetition</w:t>
      </w:r>
      <w:r w:rsidRPr="00282AA1">
        <w:t xml:space="preserve"> for RACH configuration Option 1 and Option 2 are NOT necessary</w:t>
      </w:r>
      <w:r>
        <w:t>.</w:t>
      </w:r>
    </w:p>
    <w:p w14:paraId="516B3E60" w14:textId="77777777" w:rsidR="00A05236" w:rsidRPr="00A05236" w:rsidRDefault="00A05236" w:rsidP="00A05236"/>
    <w:p w14:paraId="4EA9CC85" w14:textId="4EDF3F00" w:rsidR="00A71CB5" w:rsidRDefault="00A71CB5" w:rsidP="00A71CB5">
      <w:pPr>
        <w:pStyle w:val="Heading2"/>
      </w:pPr>
      <w:r w:rsidRPr="00A71CB5">
        <w:t>FGs for CLI handling</w:t>
      </w:r>
    </w:p>
    <w:p w14:paraId="71468D0D" w14:textId="1EBC6810" w:rsidR="00A71CB5" w:rsidRDefault="00A71CB5" w:rsidP="00A71CB5">
      <w:pPr>
        <w:pStyle w:val="Heading3"/>
      </w:pPr>
      <w:r w:rsidRPr="00A71CB5">
        <w:t>FG</w:t>
      </w:r>
      <w:r w:rsidR="005648F6">
        <w:t>s</w:t>
      </w:r>
      <w:r w:rsidR="00EA1DC9">
        <w:t xml:space="preserve"> 60-7</w:t>
      </w:r>
      <w:r w:rsidR="005648F6">
        <w:t xml:space="preserve"> and 60-7a</w:t>
      </w:r>
    </w:p>
    <w:p w14:paraId="2E64B776" w14:textId="51BB16B1" w:rsidR="000D2B2C" w:rsidRDefault="000D2B2C" w:rsidP="00447A06">
      <w:pPr>
        <w:spacing w:before="120" w:after="120" w:line="276" w:lineRule="auto"/>
        <w:jc w:val="both"/>
      </w:pPr>
      <w:r>
        <w:t xml:space="preserve">The </w:t>
      </w:r>
      <w:r w:rsidR="002F49E2">
        <w:t xml:space="preserve">following </w:t>
      </w:r>
      <w:r>
        <w:t xml:space="preserve">open issues </w:t>
      </w:r>
      <w:r w:rsidR="002F49E2">
        <w:t>are common for both 60-7 and 60-7a:</w:t>
      </w:r>
    </w:p>
    <w:tbl>
      <w:tblPr>
        <w:tblStyle w:val="TableGrid"/>
        <w:tblW w:w="0" w:type="auto"/>
        <w:tblLook w:val="04A0" w:firstRow="1" w:lastRow="0" w:firstColumn="1" w:lastColumn="0" w:noHBand="0" w:noVBand="1"/>
      </w:tblPr>
      <w:tblGrid>
        <w:gridCol w:w="9628"/>
      </w:tblGrid>
      <w:tr w:rsidR="000D2B2C" w14:paraId="11482C42" w14:textId="77777777" w:rsidTr="000D2B2C">
        <w:tc>
          <w:tcPr>
            <w:tcW w:w="9628" w:type="dxa"/>
          </w:tcPr>
          <w:p w14:paraId="5C35D394" w14:textId="6322C963" w:rsidR="000D2B2C" w:rsidRPr="005977DE" w:rsidRDefault="000D2B2C" w:rsidP="000D2B2C">
            <w:pPr>
              <w:pStyle w:val="TAL"/>
              <w:rPr>
                <w:rFonts w:cs="Arial"/>
                <w:color w:val="000000" w:themeColor="text1"/>
                <w:szCs w:val="18"/>
                <w:lang w:eastAsia="zh-CN"/>
              </w:rPr>
            </w:pPr>
            <w:r w:rsidRPr="005977DE">
              <w:rPr>
                <w:rFonts w:cs="Arial"/>
                <w:color w:val="000000" w:themeColor="text1"/>
                <w:szCs w:val="18"/>
                <w:highlight w:val="yellow"/>
                <w:lang w:eastAsia="zh-CN"/>
              </w:rPr>
              <w:t>[- FFS: Whether this FG only support one common pattern of UL muting for DG/Type 2 CG PUSCH and Type 1 CG PUSCH]</w:t>
            </w:r>
          </w:p>
          <w:p w14:paraId="1802CC47" w14:textId="77777777" w:rsidR="000D2B2C" w:rsidRPr="005977DE" w:rsidRDefault="000D2B2C" w:rsidP="000D2B2C">
            <w:pPr>
              <w:pStyle w:val="TAL"/>
              <w:rPr>
                <w:rFonts w:cs="Arial"/>
                <w:color w:val="000000" w:themeColor="text1"/>
                <w:szCs w:val="18"/>
                <w:lang w:eastAsia="zh-CN"/>
              </w:rPr>
            </w:pPr>
          </w:p>
          <w:p w14:paraId="28459A96" w14:textId="3E638EC5" w:rsidR="000D2B2C" w:rsidRDefault="000D2B2C" w:rsidP="000D2B2C">
            <w:pPr>
              <w:spacing w:before="120" w:after="120" w:line="276" w:lineRule="auto"/>
              <w:jc w:val="both"/>
            </w:pPr>
            <w:r w:rsidRPr="005977DE">
              <w:rPr>
                <w:rFonts w:cs="Arial"/>
                <w:color w:val="000000" w:themeColor="text1"/>
                <w:szCs w:val="18"/>
                <w:highlight w:val="yellow"/>
                <w:lang w:eastAsia="zh-CN"/>
              </w:rPr>
              <w:t>FFS: other potential component/FG/additional restriction</w:t>
            </w:r>
          </w:p>
        </w:tc>
      </w:tr>
    </w:tbl>
    <w:p w14:paraId="4C6AA1C6" w14:textId="77777777" w:rsidR="000D2B2C" w:rsidRDefault="000D2B2C" w:rsidP="00447A06">
      <w:pPr>
        <w:spacing w:before="120" w:after="120" w:line="276" w:lineRule="auto"/>
        <w:jc w:val="both"/>
      </w:pPr>
    </w:p>
    <w:p w14:paraId="212F4E65" w14:textId="77777777" w:rsidR="000D2B2C" w:rsidRDefault="000D2B2C" w:rsidP="00447A06">
      <w:pPr>
        <w:spacing w:before="120" w:after="120" w:line="276" w:lineRule="auto"/>
        <w:jc w:val="both"/>
      </w:pPr>
    </w:p>
    <w:p w14:paraId="48FA2761" w14:textId="403B6992" w:rsidR="00687A39" w:rsidRDefault="00CB0ED9" w:rsidP="00447A06">
      <w:pPr>
        <w:spacing w:before="120" w:after="120" w:line="276" w:lineRule="auto"/>
        <w:jc w:val="both"/>
      </w:pPr>
      <w:r>
        <w:t>Given that the muting pattern is configured per slot, we are fine to support common pattern of UL muting for DG/Type 2 CG vs. Type 1 CG PUSCH. Although, benefit may exist if separate patterns are considered for Type 1, which has specific semi-statically configured resource and periodicity.</w:t>
      </w:r>
    </w:p>
    <w:p w14:paraId="07A39B30" w14:textId="4D72C683" w:rsidR="00447A06" w:rsidRPr="00CB0ED9" w:rsidRDefault="00447A06" w:rsidP="00CB0ED9">
      <w:pPr>
        <w:pStyle w:val="Caption"/>
        <w:rPr>
          <w:b w:val="0"/>
          <w:bCs/>
          <w:lang w:val="en-US"/>
        </w:rPr>
      </w:pPr>
      <w:r>
        <w:t xml:space="preserve">Proposal </w:t>
      </w:r>
      <w:r>
        <w:fldChar w:fldCharType="begin"/>
      </w:r>
      <w:r>
        <w:instrText xml:space="preserve"> SEQ Proposal \* ARABIC </w:instrText>
      </w:r>
      <w:r>
        <w:fldChar w:fldCharType="separate"/>
      </w:r>
      <w:r w:rsidR="00C31BC7">
        <w:rPr>
          <w:noProof/>
        </w:rPr>
        <w:t>6</w:t>
      </w:r>
      <w:r>
        <w:fldChar w:fldCharType="end"/>
      </w:r>
      <w:r>
        <w:t>. Support</w:t>
      </w:r>
      <w:r w:rsidR="00CB0ED9">
        <w:t xml:space="preserve"> common pattern of UL muting for DG/Type 2 CG vs. Type 1 CG PUSCH.</w:t>
      </w:r>
    </w:p>
    <w:p w14:paraId="5C87F1D0" w14:textId="77777777" w:rsidR="00447A06" w:rsidRPr="00D2044E" w:rsidRDefault="00447A06" w:rsidP="00447A06">
      <w:pPr>
        <w:spacing w:before="120" w:after="120" w:line="276" w:lineRule="auto"/>
        <w:jc w:val="both"/>
      </w:pPr>
    </w:p>
    <w:p w14:paraId="3C75EDAF" w14:textId="00FF433D" w:rsidR="005F1495" w:rsidRDefault="00A71CB5" w:rsidP="00A71CB5">
      <w:pPr>
        <w:pStyle w:val="Heading3"/>
      </w:pPr>
      <w:r w:rsidRPr="00A71CB5">
        <w:t>FG</w:t>
      </w:r>
      <w:r w:rsidR="005648F6">
        <w:t xml:space="preserve"> 60-8</w:t>
      </w:r>
    </w:p>
    <w:p w14:paraId="0766EE11" w14:textId="20F15549" w:rsidR="00D2044E" w:rsidRDefault="0086606B" w:rsidP="00D2044E">
      <w:r>
        <w:t>The following open points can be noted for FG 60-8:</w:t>
      </w:r>
    </w:p>
    <w:tbl>
      <w:tblPr>
        <w:tblStyle w:val="TableGrid"/>
        <w:tblW w:w="0" w:type="auto"/>
        <w:tblLook w:val="04A0" w:firstRow="1" w:lastRow="0" w:firstColumn="1" w:lastColumn="0" w:noHBand="0" w:noVBand="1"/>
      </w:tblPr>
      <w:tblGrid>
        <w:gridCol w:w="9628"/>
      </w:tblGrid>
      <w:tr w:rsidR="0086606B" w14:paraId="5A1956C1" w14:textId="77777777" w:rsidTr="0086606B">
        <w:tc>
          <w:tcPr>
            <w:tcW w:w="9628" w:type="dxa"/>
          </w:tcPr>
          <w:p w14:paraId="19220A1A" w14:textId="77777777" w:rsidR="0086606B" w:rsidRPr="00F52C3F" w:rsidRDefault="0086606B" w:rsidP="0086606B">
            <w:pPr>
              <w:pStyle w:val="TAL"/>
              <w:rPr>
                <w:rFonts w:cs="Arial"/>
                <w:color w:val="000000" w:themeColor="text1"/>
                <w:szCs w:val="18"/>
                <w:lang w:eastAsia="zh-CN"/>
              </w:rPr>
            </w:pPr>
            <w:r w:rsidRPr="00F52C3F">
              <w:rPr>
                <w:rFonts w:cs="Arial"/>
                <w:color w:val="000000" w:themeColor="text1"/>
                <w:szCs w:val="18"/>
                <w:lang w:eastAsia="zh-CN"/>
              </w:rPr>
              <w:t xml:space="preserve">1. Aperiodic L1 CLI-RSSI reporting on PUSCH </w:t>
            </w:r>
            <w:r w:rsidRPr="00F52C3F">
              <w:rPr>
                <w:rFonts w:cs="Arial"/>
                <w:color w:val="000000" w:themeColor="text1"/>
                <w:szCs w:val="18"/>
                <w:highlight w:val="yellow"/>
                <w:lang w:eastAsia="zh-CN"/>
              </w:rPr>
              <w:t>[and periodic L1 CLI-RSSI reporting on PUCCH]</w:t>
            </w:r>
          </w:p>
          <w:p w14:paraId="048C234B" w14:textId="77777777" w:rsidR="0086606B" w:rsidRDefault="0086606B" w:rsidP="0086606B">
            <w:pPr>
              <w:pStyle w:val="TAL"/>
              <w:rPr>
                <w:rFonts w:cs="Arial"/>
                <w:color w:val="000000" w:themeColor="text1"/>
                <w:szCs w:val="18"/>
                <w:lang w:eastAsia="zh-CN"/>
              </w:rPr>
            </w:pPr>
          </w:p>
          <w:p w14:paraId="3B812EC9" w14:textId="62A58FD7" w:rsidR="0086606B" w:rsidRPr="00F52C3F" w:rsidRDefault="0086606B" w:rsidP="0086606B">
            <w:pPr>
              <w:pStyle w:val="TAL"/>
              <w:rPr>
                <w:rFonts w:cs="Arial"/>
                <w:color w:val="000000" w:themeColor="text1"/>
                <w:szCs w:val="18"/>
                <w:lang w:eastAsia="zh-CN"/>
              </w:rPr>
            </w:pPr>
            <w:r w:rsidRPr="00F52C3F">
              <w:rPr>
                <w:rFonts w:cs="Arial"/>
                <w:color w:val="000000" w:themeColor="text1"/>
                <w:szCs w:val="18"/>
                <w:lang w:eastAsia="zh-CN"/>
              </w:rPr>
              <w:t xml:space="preserve">3. </w:t>
            </w:r>
            <w:r w:rsidRPr="00F52C3F">
              <w:rPr>
                <w:rFonts w:cs="Arial"/>
                <w:color w:val="000000" w:themeColor="text1"/>
                <w:szCs w:val="18"/>
                <w:highlight w:val="yellow"/>
                <w:lang w:eastAsia="zh-CN"/>
              </w:rPr>
              <w:t>[Periodic and]</w:t>
            </w:r>
            <w:r w:rsidRPr="00F52C3F">
              <w:rPr>
                <w:rFonts w:cs="Arial"/>
                <w:color w:val="000000" w:themeColor="text1"/>
                <w:szCs w:val="18"/>
                <w:lang w:eastAsia="zh-CN"/>
              </w:rPr>
              <w:t xml:space="preserve"> aperiodic CLI-RSSI measurement resource</w:t>
            </w:r>
          </w:p>
          <w:p w14:paraId="65EC9C6D" w14:textId="77777777" w:rsidR="0086606B" w:rsidRPr="00F52C3F" w:rsidRDefault="0086606B" w:rsidP="0086606B">
            <w:pPr>
              <w:pStyle w:val="TAL"/>
              <w:rPr>
                <w:rFonts w:cs="Arial"/>
                <w:color w:val="000000" w:themeColor="text1"/>
                <w:szCs w:val="18"/>
                <w:lang w:eastAsia="zh-CN"/>
              </w:rPr>
            </w:pPr>
          </w:p>
          <w:p w14:paraId="4139DF68" w14:textId="77777777" w:rsidR="0086606B" w:rsidRPr="00F52C3F" w:rsidRDefault="0086606B" w:rsidP="0086606B">
            <w:pPr>
              <w:pStyle w:val="TAL"/>
              <w:rPr>
                <w:rFonts w:cs="Arial"/>
                <w:color w:val="000000" w:themeColor="text1"/>
                <w:szCs w:val="18"/>
                <w:lang w:eastAsia="zh-CN"/>
              </w:rPr>
            </w:pPr>
          </w:p>
          <w:p w14:paraId="643C8281" w14:textId="77777777" w:rsidR="0086606B" w:rsidRPr="00F52C3F" w:rsidRDefault="0086606B" w:rsidP="0086606B">
            <w:pPr>
              <w:pStyle w:val="TAL"/>
              <w:rPr>
                <w:rFonts w:cs="Arial"/>
                <w:color w:val="000000" w:themeColor="text1"/>
                <w:szCs w:val="18"/>
                <w:highlight w:val="yellow"/>
                <w:lang w:eastAsia="zh-CN"/>
              </w:rPr>
            </w:pPr>
            <w:r w:rsidRPr="00F52C3F">
              <w:rPr>
                <w:rFonts w:cs="Arial"/>
                <w:color w:val="000000" w:themeColor="text1"/>
                <w:szCs w:val="18"/>
                <w:highlight w:val="yellow"/>
                <w:lang w:eastAsia="zh-CN"/>
              </w:rPr>
              <w:t>FFS: whether each of components within brackets is separate FG or require reporting</w:t>
            </w:r>
          </w:p>
          <w:p w14:paraId="02BE5040" w14:textId="00677405" w:rsidR="0086606B" w:rsidRDefault="0086606B" w:rsidP="0086606B">
            <w:r w:rsidRPr="00F52C3F">
              <w:rPr>
                <w:rFonts w:cs="Arial"/>
                <w:color w:val="000000" w:themeColor="text1"/>
                <w:szCs w:val="18"/>
                <w:highlight w:val="yellow"/>
                <w:lang w:eastAsia="zh-CN"/>
              </w:rPr>
              <w:t>FFS: other potential component/FG</w:t>
            </w:r>
          </w:p>
        </w:tc>
      </w:tr>
    </w:tbl>
    <w:p w14:paraId="44340F48" w14:textId="77777777" w:rsidR="0086606B" w:rsidRDefault="0086606B" w:rsidP="0004426F">
      <w:pPr>
        <w:spacing w:line="276" w:lineRule="auto"/>
        <w:jc w:val="both"/>
      </w:pPr>
    </w:p>
    <w:p w14:paraId="207E16DD" w14:textId="3A5D32A1" w:rsidR="0086606B" w:rsidRDefault="0086606B" w:rsidP="0004426F">
      <w:pPr>
        <w:spacing w:line="276" w:lineRule="auto"/>
        <w:jc w:val="both"/>
      </w:pPr>
      <w:r>
        <w:t>The main discussion point here is whether periodic CLI-RSSI measurement and reporting should be included in FG 60-8 or it could be a separate FG. We do not see any technical difference for supporting both periodic and aperiodic resource measurement and reporting. Therefore, our first preference is to keep them in one FG.</w:t>
      </w:r>
    </w:p>
    <w:p w14:paraId="17980E86" w14:textId="5216D54C" w:rsidR="00FB4704" w:rsidRPr="0086606B" w:rsidRDefault="0004426F" w:rsidP="0086606B">
      <w:pPr>
        <w:pStyle w:val="Caption"/>
        <w:rPr>
          <w:b w:val="0"/>
          <w:lang w:val="en-US"/>
        </w:rPr>
      </w:pPr>
      <w:r>
        <w:t xml:space="preserve">Proposal </w:t>
      </w:r>
      <w:r>
        <w:fldChar w:fldCharType="begin"/>
      </w:r>
      <w:r>
        <w:instrText xml:space="preserve"> SEQ Proposal \* ARABIC </w:instrText>
      </w:r>
      <w:r>
        <w:fldChar w:fldCharType="separate"/>
      </w:r>
      <w:r w:rsidR="00C31BC7">
        <w:rPr>
          <w:noProof/>
        </w:rPr>
        <w:t>7</w:t>
      </w:r>
      <w:r>
        <w:fldChar w:fldCharType="end"/>
      </w:r>
      <w:r>
        <w:t>.</w:t>
      </w:r>
      <w:r w:rsidR="0086606B">
        <w:t xml:space="preserve"> For FG 60-8, support keeping periodic and aperiodic CLI-RSSI measurement and reporting in a same FG, i.e., support removing the square brackets</w:t>
      </w:r>
      <w:r w:rsidR="00E021FD">
        <w:t xml:space="preserve"> in 60-8</w:t>
      </w:r>
      <w:r w:rsidR="0086606B">
        <w:t>.</w:t>
      </w:r>
    </w:p>
    <w:p w14:paraId="6471D4A6" w14:textId="77777777" w:rsidR="0004426F" w:rsidRPr="0004426F" w:rsidRDefault="0004426F" w:rsidP="0004426F"/>
    <w:p w14:paraId="16AFEE54" w14:textId="3324525E" w:rsidR="00A71CB5" w:rsidRDefault="00A71CB5" w:rsidP="00A71CB5">
      <w:pPr>
        <w:pStyle w:val="Heading3"/>
      </w:pPr>
      <w:r w:rsidRPr="00A71CB5">
        <w:t xml:space="preserve">FGs </w:t>
      </w:r>
      <w:r w:rsidR="005648F6">
        <w:t>60-9, 60-9a, and 60-9b</w:t>
      </w:r>
    </w:p>
    <w:p w14:paraId="192310EB" w14:textId="549193A1" w:rsidR="00D2044E" w:rsidRPr="00386016" w:rsidRDefault="00E021FD" w:rsidP="00D2044E">
      <w:r>
        <w:t>For FG 60-9, main open issue is the following:</w:t>
      </w:r>
    </w:p>
    <w:tbl>
      <w:tblPr>
        <w:tblStyle w:val="TableGrid"/>
        <w:tblW w:w="0" w:type="auto"/>
        <w:tblLook w:val="04A0" w:firstRow="1" w:lastRow="0" w:firstColumn="1" w:lastColumn="0" w:noHBand="0" w:noVBand="1"/>
      </w:tblPr>
      <w:tblGrid>
        <w:gridCol w:w="9628"/>
      </w:tblGrid>
      <w:tr w:rsidR="00D2044E" w14:paraId="6BAEDBFE" w14:textId="77777777" w:rsidTr="00D2044E">
        <w:tc>
          <w:tcPr>
            <w:tcW w:w="9628" w:type="dxa"/>
          </w:tcPr>
          <w:p w14:paraId="5D708314" w14:textId="450A30E3" w:rsidR="00E021FD" w:rsidRPr="00F52C3F" w:rsidRDefault="00E021FD" w:rsidP="00E021FD">
            <w:pPr>
              <w:pStyle w:val="TAL"/>
              <w:rPr>
                <w:rFonts w:eastAsia="MS Mincho" w:cs="Arial"/>
                <w:color w:val="000000" w:themeColor="text1"/>
                <w:szCs w:val="18"/>
                <w:lang w:eastAsia="ja-JP"/>
              </w:rPr>
            </w:pPr>
            <w:r w:rsidRPr="00F52C3F">
              <w:rPr>
                <w:rFonts w:eastAsia="MS Mincho" w:cs="Arial"/>
                <w:color w:val="000000" w:themeColor="text1"/>
                <w:szCs w:val="18"/>
                <w:lang w:eastAsia="ja-JP"/>
              </w:rPr>
              <w:t xml:space="preserve">Aperiodic L1 SRS-RSRP reporting on PUSCH, and </w:t>
            </w:r>
            <w:r w:rsidRPr="00F52C3F">
              <w:rPr>
                <w:rFonts w:eastAsia="MS Mincho" w:cs="Arial"/>
                <w:color w:val="000000" w:themeColor="text1"/>
                <w:szCs w:val="18"/>
                <w:highlight w:val="yellow"/>
                <w:lang w:eastAsia="ja-JP"/>
              </w:rPr>
              <w:t>[periodic and]</w:t>
            </w:r>
            <w:r w:rsidRPr="00F52C3F">
              <w:rPr>
                <w:rFonts w:eastAsia="MS Mincho" w:cs="Arial"/>
                <w:color w:val="000000" w:themeColor="text1"/>
                <w:szCs w:val="18"/>
                <w:lang w:eastAsia="ja-JP"/>
              </w:rPr>
              <w:t xml:space="preserve"> aperiodic SRS-RSRP measurement resource</w:t>
            </w:r>
          </w:p>
          <w:p w14:paraId="40617F64" w14:textId="77777777" w:rsidR="00E021FD" w:rsidRPr="00F52C3F" w:rsidRDefault="00E021FD" w:rsidP="00E021FD">
            <w:pPr>
              <w:pStyle w:val="TAL"/>
              <w:rPr>
                <w:rFonts w:eastAsia="MS Mincho" w:cs="Arial"/>
                <w:color w:val="000000" w:themeColor="text1"/>
                <w:szCs w:val="18"/>
                <w:lang w:eastAsia="ja-JP"/>
              </w:rPr>
            </w:pPr>
          </w:p>
          <w:p w14:paraId="7760F318" w14:textId="77777777" w:rsidR="00E021FD" w:rsidRPr="00F52C3F" w:rsidRDefault="00E021FD" w:rsidP="00E021FD">
            <w:pPr>
              <w:pStyle w:val="TAL"/>
              <w:rPr>
                <w:rFonts w:eastAsia="MS Mincho" w:cs="Arial"/>
                <w:color w:val="000000" w:themeColor="text1"/>
                <w:szCs w:val="18"/>
                <w:highlight w:val="yellow"/>
                <w:lang w:eastAsia="ja-JP"/>
              </w:rPr>
            </w:pPr>
            <w:r w:rsidRPr="00F52C3F">
              <w:rPr>
                <w:rFonts w:eastAsia="MS Mincho" w:cs="Arial"/>
                <w:color w:val="000000" w:themeColor="text1"/>
                <w:szCs w:val="18"/>
                <w:highlight w:val="yellow"/>
                <w:lang w:eastAsia="ja-JP"/>
              </w:rPr>
              <w:t>FFS: whether each of components within brackets is separate FG or require reporting</w:t>
            </w:r>
          </w:p>
          <w:p w14:paraId="27AE7AEF" w14:textId="5D5AE2C4" w:rsidR="00D2044E" w:rsidRDefault="00E021FD" w:rsidP="00E021FD">
            <w:r w:rsidRPr="00F52C3F">
              <w:rPr>
                <w:rFonts w:eastAsia="MS Mincho" w:cs="Arial"/>
                <w:color w:val="000000" w:themeColor="text1"/>
                <w:szCs w:val="18"/>
                <w:highlight w:val="yellow"/>
                <w:lang w:eastAsia="ja-JP"/>
              </w:rPr>
              <w:t>FFS: other potential component/FG</w:t>
            </w:r>
          </w:p>
        </w:tc>
      </w:tr>
    </w:tbl>
    <w:p w14:paraId="11CA4244" w14:textId="77777777" w:rsidR="00D2044E" w:rsidRDefault="00D2044E" w:rsidP="00D2044E"/>
    <w:p w14:paraId="5F1E91A0" w14:textId="4A4791E6" w:rsidR="00E021FD" w:rsidRDefault="00E021FD" w:rsidP="00D2044E">
      <w:r>
        <w:t xml:space="preserve">Similar to FG 60-8, our first preference is to keep periodic and aperiodic SRS-RSRP measurement resource in a same FG. </w:t>
      </w:r>
    </w:p>
    <w:p w14:paraId="09DF918F" w14:textId="293CBD6B" w:rsidR="00AE6ADB" w:rsidRPr="000E641A" w:rsidRDefault="00FE555D" w:rsidP="00E021FD">
      <w:pPr>
        <w:pStyle w:val="Caption"/>
        <w:rPr>
          <w:b w:val="0"/>
          <w:bCs/>
          <w:lang w:val="en-US"/>
        </w:rPr>
      </w:pPr>
      <w:r>
        <w:t xml:space="preserve">Proposal </w:t>
      </w:r>
      <w:r>
        <w:fldChar w:fldCharType="begin"/>
      </w:r>
      <w:r>
        <w:instrText xml:space="preserve"> SEQ Proposal \* ARABIC </w:instrText>
      </w:r>
      <w:r>
        <w:fldChar w:fldCharType="separate"/>
      </w:r>
      <w:r w:rsidR="00C31BC7">
        <w:rPr>
          <w:noProof/>
        </w:rPr>
        <w:t>8</w:t>
      </w:r>
      <w:r>
        <w:fldChar w:fldCharType="end"/>
      </w:r>
      <w:r>
        <w:t xml:space="preserve">. </w:t>
      </w:r>
      <w:r w:rsidR="00E021FD">
        <w:t>For FG 60-9, support keeping periodic and aperiodic SRS-RSRP measurement resource in a same FG, i.e., support removing the square brackets in 60-9</w:t>
      </w:r>
      <w:r w:rsidR="008347BF" w:rsidRPr="000E641A">
        <w:rPr>
          <w:bCs/>
          <w:lang w:val="en-US"/>
        </w:rPr>
        <w:t>.</w:t>
      </w:r>
    </w:p>
    <w:p w14:paraId="6D855B9D" w14:textId="534D5526" w:rsidR="00682DE9" w:rsidRPr="00682DE9" w:rsidRDefault="00682DE9" w:rsidP="00FE555D">
      <w:pPr>
        <w:pStyle w:val="Caption"/>
      </w:pPr>
    </w:p>
    <w:p w14:paraId="0FC1C9FC" w14:textId="74E4B3ED" w:rsidR="00960980" w:rsidRDefault="00960980" w:rsidP="00960980">
      <w:pPr>
        <w:pStyle w:val="Heading1"/>
        <w:numPr>
          <w:ilvl w:val="0"/>
          <w:numId w:val="0"/>
        </w:numPr>
      </w:pPr>
      <w:r>
        <w:t>References</w:t>
      </w:r>
    </w:p>
    <w:p w14:paraId="5B4FE2FF" w14:textId="5AF949B9" w:rsidR="00960980" w:rsidRPr="00960980" w:rsidRDefault="003B1A38" w:rsidP="00BA759C">
      <w:pPr>
        <w:pStyle w:val="ListParagraph"/>
        <w:numPr>
          <w:ilvl w:val="0"/>
          <w:numId w:val="5"/>
        </w:numPr>
        <w:rPr>
          <w:lang w:val="en-US"/>
        </w:rPr>
      </w:pPr>
      <w:r w:rsidRPr="0039091E">
        <w:rPr>
          <w:lang w:val="en-US"/>
        </w:rPr>
        <w:t>R1-2502977</w:t>
      </w:r>
      <w:r w:rsidR="00960980" w:rsidRPr="00960980">
        <w:rPr>
          <w:sz w:val="20"/>
          <w:szCs w:val="20"/>
          <w:lang w:val="en-US"/>
        </w:rPr>
        <w:tab/>
      </w:r>
      <w:r w:rsidRPr="003B1A38">
        <w:rPr>
          <w:sz w:val="20"/>
          <w:szCs w:val="20"/>
          <w:lang w:val="en-US"/>
        </w:rPr>
        <w:t>Updated RAN1 UE features list for Rel-19 NR after RAN1 #120bis</w:t>
      </w:r>
      <w:r w:rsidR="00960980" w:rsidRPr="00960980">
        <w:rPr>
          <w:sz w:val="20"/>
          <w:szCs w:val="20"/>
          <w:lang w:val="en-US"/>
        </w:rPr>
        <w:t>, Moderators (AT&amp;T, NTT DOCOMO, INC.)</w:t>
      </w:r>
    </w:p>
    <w:p w14:paraId="6FAFB194" w14:textId="77777777" w:rsidR="00144C28" w:rsidRDefault="00144C28" w:rsidP="00BF79D4">
      <w:pPr>
        <w:sectPr w:rsidR="00144C28" w:rsidSect="00144C28">
          <w:footnotePr>
            <w:numRestart w:val="eachSect"/>
          </w:footnotePr>
          <w:pgSz w:w="11906" w:h="16838" w:code="9"/>
          <w:pgMar w:top="1418" w:right="1134" w:bottom="1134" w:left="1134" w:header="680" w:footer="567" w:gutter="0"/>
          <w:cols w:space="720"/>
          <w:docGrid w:linePitch="272"/>
        </w:sectPr>
      </w:pPr>
    </w:p>
    <w:p w14:paraId="2522D79C" w14:textId="564C7318" w:rsidR="00BF79D4" w:rsidRDefault="00144C28" w:rsidP="000006EE">
      <w:pPr>
        <w:pStyle w:val="Heading1"/>
        <w:numPr>
          <w:ilvl w:val="0"/>
          <w:numId w:val="0"/>
        </w:numPr>
        <w:ind w:left="432" w:hanging="432"/>
      </w:pPr>
      <w:r>
        <w:lastRenderedPageBreak/>
        <w:t xml:space="preserve">Annex: </w:t>
      </w:r>
      <w:r w:rsidR="00C5072B">
        <w:t>NR_duplex_e</w:t>
      </w:r>
      <w:r w:rsidR="0046038F">
        <w:t>v</w:t>
      </w:r>
      <w:r w:rsidR="00C5072B">
        <w:t xml:space="preserve">o </w:t>
      </w:r>
      <w:r w:rsidR="0046038F">
        <w:t xml:space="preserve">UE </w:t>
      </w:r>
      <w:r w:rsidR="00C5072B">
        <w:t>FGs</w:t>
      </w:r>
      <w:r>
        <w:t xml:space="preserve"> after RAN1#120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628"/>
        <w:gridCol w:w="2809"/>
        <w:gridCol w:w="2809"/>
        <w:gridCol w:w="1128"/>
        <w:gridCol w:w="987"/>
        <w:gridCol w:w="1014"/>
        <w:gridCol w:w="2809"/>
        <w:gridCol w:w="1031"/>
        <w:gridCol w:w="1267"/>
        <w:gridCol w:w="1267"/>
        <w:gridCol w:w="1233"/>
        <w:gridCol w:w="1233"/>
        <w:gridCol w:w="1697"/>
      </w:tblGrid>
      <w:tr w:rsidR="00C21FF8" w:rsidRPr="008A64ED" w14:paraId="5EC1E89D" w14:textId="77777777" w:rsidTr="00255277">
        <w:trPr>
          <w:trHeight w:val="20"/>
        </w:trPr>
        <w:tc>
          <w:tcPr>
            <w:tcW w:w="0" w:type="auto"/>
            <w:tcBorders>
              <w:top w:val="single" w:sz="4" w:space="0" w:color="auto"/>
              <w:left w:val="single" w:sz="4" w:space="0" w:color="auto"/>
              <w:bottom w:val="single" w:sz="4" w:space="0" w:color="auto"/>
              <w:right w:val="single" w:sz="4" w:space="0" w:color="auto"/>
            </w:tcBorders>
            <w:hideMark/>
          </w:tcPr>
          <w:p w14:paraId="6A1DD9CC" w14:textId="77777777" w:rsidR="00C21FF8" w:rsidRPr="008A64ED" w:rsidRDefault="00C21FF8" w:rsidP="00255277">
            <w:pPr>
              <w:pStyle w:val="TAH"/>
              <w:rPr>
                <w:rFonts w:cs="Arial"/>
                <w:color w:val="000000" w:themeColor="text1"/>
                <w:szCs w:val="18"/>
              </w:rPr>
            </w:pPr>
            <w:r w:rsidRPr="008A64ED">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395CF9" w14:textId="77777777" w:rsidR="00C21FF8" w:rsidRPr="008A64ED" w:rsidRDefault="00C21FF8" w:rsidP="00255277">
            <w:pPr>
              <w:pStyle w:val="TAH"/>
              <w:rPr>
                <w:rFonts w:cs="Arial"/>
                <w:color w:val="000000" w:themeColor="text1"/>
                <w:szCs w:val="18"/>
              </w:rPr>
            </w:pPr>
            <w:r w:rsidRPr="008A64ED">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1B08B95" w14:textId="77777777" w:rsidR="00C21FF8" w:rsidRPr="008A64ED" w:rsidRDefault="00C21FF8" w:rsidP="00255277">
            <w:pPr>
              <w:pStyle w:val="TAH"/>
              <w:rPr>
                <w:rFonts w:cs="Arial"/>
                <w:color w:val="000000" w:themeColor="text1"/>
                <w:szCs w:val="18"/>
              </w:rPr>
            </w:pPr>
            <w:r w:rsidRPr="008A64ED">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CE7A5C6" w14:textId="77777777" w:rsidR="00C21FF8" w:rsidRPr="008A64ED" w:rsidRDefault="00C21FF8" w:rsidP="00255277">
            <w:pPr>
              <w:pStyle w:val="TAH"/>
              <w:rPr>
                <w:rFonts w:cs="Arial"/>
                <w:color w:val="000000" w:themeColor="text1"/>
                <w:szCs w:val="18"/>
              </w:rPr>
            </w:pPr>
            <w:r w:rsidRPr="008A64ED">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DCF842E" w14:textId="77777777" w:rsidR="00C21FF8" w:rsidRPr="008A64ED" w:rsidRDefault="00C21FF8" w:rsidP="00255277">
            <w:pPr>
              <w:pStyle w:val="TAH"/>
              <w:rPr>
                <w:rFonts w:cs="Arial"/>
                <w:color w:val="000000" w:themeColor="text1"/>
                <w:szCs w:val="18"/>
              </w:rPr>
            </w:pPr>
            <w:r w:rsidRPr="008A64ED">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D0EBE16" w14:textId="77777777" w:rsidR="00C21FF8" w:rsidRPr="008A64ED" w:rsidRDefault="00C21FF8" w:rsidP="00255277">
            <w:pPr>
              <w:pStyle w:val="TAH"/>
              <w:rPr>
                <w:rFonts w:cs="Arial"/>
                <w:color w:val="000000" w:themeColor="text1"/>
                <w:szCs w:val="18"/>
              </w:rPr>
            </w:pPr>
            <w:r w:rsidRPr="008A64ED">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99F48FB" w14:textId="77777777" w:rsidR="00C21FF8" w:rsidRPr="008A64ED" w:rsidRDefault="00C21FF8" w:rsidP="00255277">
            <w:pPr>
              <w:pStyle w:val="TAH"/>
              <w:rPr>
                <w:rFonts w:cs="Arial"/>
                <w:color w:val="000000" w:themeColor="text1"/>
                <w:szCs w:val="18"/>
              </w:rPr>
            </w:pPr>
            <w:r w:rsidRPr="008A64ED">
              <w:rPr>
                <w:rFonts w:eastAsia="Gulim" w:cs="Arial"/>
                <w:color w:val="000000" w:themeColor="text1"/>
                <w:szCs w:val="18"/>
              </w:rPr>
              <w:t xml:space="preserve">Applicable to </w:t>
            </w:r>
            <w:r w:rsidRPr="008A64ED">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EBF89BF" w14:textId="77777777" w:rsidR="00C21FF8" w:rsidRPr="008A64ED" w:rsidRDefault="00C21FF8" w:rsidP="00255277">
            <w:pPr>
              <w:pStyle w:val="TAN"/>
              <w:ind w:left="0" w:firstLine="0"/>
              <w:rPr>
                <w:rFonts w:cs="Arial"/>
                <w:b/>
                <w:color w:val="000000" w:themeColor="text1"/>
                <w:szCs w:val="18"/>
                <w:lang w:eastAsia="ja-JP"/>
              </w:rPr>
            </w:pPr>
            <w:r w:rsidRPr="008A64ED">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5141F94" w14:textId="77777777" w:rsidR="00C21FF8" w:rsidRPr="008A64ED" w:rsidRDefault="00C21FF8" w:rsidP="00255277">
            <w:pPr>
              <w:pStyle w:val="TAN"/>
              <w:ind w:left="0" w:firstLine="0"/>
              <w:rPr>
                <w:rFonts w:cs="Arial"/>
                <w:b/>
                <w:color w:val="000000" w:themeColor="text1"/>
                <w:szCs w:val="18"/>
                <w:lang w:eastAsia="ja-JP"/>
              </w:rPr>
            </w:pPr>
            <w:r w:rsidRPr="008A64ED">
              <w:rPr>
                <w:rFonts w:cs="Arial"/>
                <w:b/>
                <w:color w:val="000000" w:themeColor="text1"/>
                <w:szCs w:val="18"/>
                <w:lang w:eastAsia="ja-JP"/>
              </w:rPr>
              <w:t>Type</w:t>
            </w:r>
          </w:p>
          <w:p w14:paraId="500C5DA3" w14:textId="77777777" w:rsidR="00C21FF8" w:rsidRPr="008A64ED" w:rsidRDefault="00C21FF8" w:rsidP="00255277">
            <w:pPr>
              <w:pStyle w:val="TAN"/>
              <w:ind w:left="0" w:firstLine="0"/>
              <w:rPr>
                <w:rFonts w:cs="Arial"/>
                <w:b/>
                <w:color w:val="000000" w:themeColor="text1"/>
                <w:szCs w:val="18"/>
                <w:lang w:eastAsia="ja-JP"/>
              </w:rPr>
            </w:pPr>
            <w:r w:rsidRPr="008A64ED">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5710D23" w14:textId="77777777" w:rsidR="00C21FF8" w:rsidRPr="008A64ED" w:rsidRDefault="00C21FF8" w:rsidP="00255277">
            <w:pPr>
              <w:pStyle w:val="TAH"/>
              <w:rPr>
                <w:rFonts w:cs="Arial"/>
                <w:color w:val="000000" w:themeColor="text1"/>
                <w:szCs w:val="18"/>
              </w:rPr>
            </w:pPr>
            <w:r w:rsidRPr="008A64ED">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D119FCD" w14:textId="77777777" w:rsidR="00C21FF8" w:rsidRPr="008A64ED" w:rsidRDefault="00C21FF8" w:rsidP="00255277">
            <w:pPr>
              <w:pStyle w:val="TAH"/>
              <w:rPr>
                <w:rFonts w:cs="Arial"/>
                <w:color w:val="000000" w:themeColor="text1"/>
                <w:szCs w:val="18"/>
              </w:rPr>
            </w:pPr>
            <w:r w:rsidRPr="008A64ED">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82C5C22" w14:textId="77777777" w:rsidR="00C21FF8" w:rsidRPr="008A64ED" w:rsidRDefault="00C21FF8" w:rsidP="00255277">
            <w:pPr>
              <w:pStyle w:val="TAH"/>
              <w:rPr>
                <w:rFonts w:cs="Arial"/>
                <w:color w:val="000000" w:themeColor="text1"/>
                <w:szCs w:val="18"/>
              </w:rPr>
            </w:pPr>
            <w:r w:rsidRPr="008A64ED">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8D743F8" w14:textId="77777777" w:rsidR="00C21FF8" w:rsidRPr="008A64ED" w:rsidRDefault="00C21FF8" w:rsidP="00255277">
            <w:pPr>
              <w:pStyle w:val="TAH"/>
              <w:rPr>
                <w:rFonts w:cs="Arial"/>
                <w:color w:val="000000" w:themeColor="text1"/>
                <w:szCs w:val="18"/>
              </w:rPr>
            </w:pPr>
            <w:r w:rsidRPr="008A64ED">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5573CBC" w14:textId="77777777" w:rsidR="00C21FF8" w:rsidRPr="008A64ED" w:rsidRDefault="00C21FF8" w:rsidP="00255277">
            <w:pPr>
              <w:pStyle w:val="TAH"/>
              <w:rPr>
                <w:rFonts w:cs="Arial"/>
                <w:color w:val="000000" w:themeColor="text1"/>
                <w:szCs w:val="18"/>
              </w:rPr>
            </w:pPr>
            <w:r w:rsidRPr="008A64ED">
              <w:rPr>
                <w:rFonts w:cs="Arial"/>
                <w:color w:val="000000" w:themeColor="text1"/>
                <w:szCs w:val="18"/>
              </w:rPr>
              <w:t>Mandatory/Optional</w:t>
            </w:r>
          </w:p>
        </w:tc>
      </w:tr>
      <w:tr w:rsidR="00C21FF8" w:rsidRPr="008A64ED" w14:paraId="27B2CE22" w14:textId="77777777" w:rsidTr="002552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5B397" w14:textId="77777777" w:rsidR="00C21FF8" w:rsidRPr="008A64ED" w:rsidRDefault="00C21FF8" w:rsidP="00255277">
            <w:pPr>
              <w:pStyle w:val="TAL"/>
              <w:rPr>
                <w:rFonts w:cs="Arial"/>
                <w:color w:val="000000" w:themeColor="text1"/>
                <w:szCs w:val="18"/>
                <w:lang w:eastAsia="ja-JP"/>
              </w:rPr>
            </w:pPr>
            <w:r w:rsidRPr="008A64ED">
              <w:rPr>
                <w:rFonts w:eastAsia="MS Mincho" w:cs="Arial"/>
                <w:color w:val="000000" w:themeColor="text1"/>
                <w:szCs w:val="18"/>
                <w:lang w:eastAsia="ja-JP"/>
              </w:rPr>
              <w:lastRenderedPageBreak/>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788F"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8AB1D" w14:textId="77777777" w:rsidR="00C21FF8" w:rsidRPr="008A64ED" w:rsidRDefault="00C21FF8" w:rsidP="00255277">
            <w:pPr>
              <w:pStyle w:val="TAL"/>
              <w:rPr>
                <w:rFonts w:cs="Arial"/>
                <w:color w:val="000000" w:themeColor="text1"/>
                <w:szCs w:val="18"/>
                <w:lang w:eastAsia="zh-CN"/>
              </w:rPr>
            </w:pPr>
            <w:r w:rsidRPr="008A64ED">
              <w:rPr>
                <w:rFonts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954F8" w14:textId="77777777" w:rsidR="00C21FF8" w:rsidRPr="008A64ED" w:rsidRDefault="00C21FF8" w:rsidP="00255277">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subbands</w:t>
            </w:r>
          </w:p>
          <w:p w14:paraId="7BBD9B56" w14:textId="77777777" w:rsidR="00C21FF8" w:rsidRPr="008A64ED" w:rsidRDefault="00C21FF8" w:rsidP="00255277">
            <w:pPr>
              <w:rPr>
                <w:rFonts w:ascii="Arial" w:hAnsi="Arial" w:cs="Arial"/>
                <w:color w:val="000000" w:themeColor="text1"/>
                <w:sz w:val="18"/>
                <w:szCs w:val="18"/>
                <w:highlight w:val="yellow"/>
              </w:rPr>
            </w:pPr>
            <w:r w:rsidRPr="00AB0C57">
              <w:rPr>
                <w:rFonts w:ascii="Arial" w:hAnsi="Arial" w:cs="Arial"/>
                <w:color w:val="000000" w:themeColor="text1"/>
                <w:sz w:val="18"/>
                <w:szCs w:val="18"/>
              </w:rPr>
              <w:t>2. Support of UL transmission in one UL subband and DL reception in one</w:t>
            </w:r>
            <w:r w:rsidRPr="008A64ED">
              <w:rPr>
                <w:rFonts w:ascii="Arial" w:hAnsi="Arial" w:cs="Arial"/>
                <w:color w:val="000000" w:themeColor="text1"/>
                <w:sz w:val="18"/>
                <w:szCs w:val="18"/>
                <w:highlight w:val="yellow"/>
              </w:rPr>
              <w:t>[/two]</w:t>
            </w:r>
            <w:r w:rsidRPr="00AB0C57">
              <w:rPr>
                <w:rFonts w:ascii="Arial" w:hAnsi="Arial" w:cs="Arial"/>
                <w:color w:val="000000" w:themeColor="text1"/>
                <w:sz w:val="18"/>
                <w:szCs w:val="18"/>
              </w:rPr>
              <w:t xml:space="preserve"> DL subband in SBFD symbols</w:t>
            </w:r>
          </w:p>
          <w:p w14:paraId="33FD2C00" w14:textId="77777777" w:rsidR="00C21FF8" w:rsidRPr="008A64ED" w:rsidRDefault="00C21FF8" w:rsidP="00255277">
            <w:pPr>
              <w:rPr>
                <w:rFonts w:ascii="Arial" w:hAnsi="Arial" w:cs="Arial"/>
                <w:color w:val="000000" w:themeColor="text1"/>
                <w:sz w:val="18"/>
                <w:szCs w:val="18"/>
              </w:rPr>
            </w:pPr>
            <w:r w:rsidRPr="00AB0C57">
              <w:rPr>
                <w:rFonts w:ascii="Arial" w:hAnsi="Arial" w:cs="Arial"/>
                <w:color w:val="000000" w:themeColor="text1"/>
                <w:sz w:val="18"/>
                <w:szCs w:val="18"/>
              </w:rPr>
              <w:t>3. Support of link direction determination based on configured/scheduled transmissions/receptions and collision handling</w:t>
            </w:r>
          </w:p>
          <w:p w14:paraId="128DDC49" w14:textId="77777777" w:rsidR="00C21FF8" w:rsidRDefault="00C21FF8" w:rsidP="00255277">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67489FA7" w14:textId="77777777" w:rsidR="00C21FF8" w:rsidRPr="00AB0C57" w:rsidRDefault="00C21FF8" w:rsidP="00255277">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6821C047" w14:textId="77777777" w:rsidR="00C21FF8" w:rsidRPr="005977DE" w:rsidRDefault="00C21FF8" w:rsidP="00255277">
            <w:pPr>
              <w:rPr>
                <w:rFonts w:ascii="Arial" w:hAnsi="Arial" w:cs="Arial"/>
                <w:color w:val="000000" w:themeColor="text1"/>
                <w:sz w:val="18"/>
                <w:szCs w:val="18"/>
              </w:rPr>
            </w:pPr>
            <w:r>
              <w:rPr>
                <w:rFonts w:ascii="Arial" w:hAnsi="Arial" w:cs="Arial" w:hint="eastAsia"/>
                <w:color w:val="000000" w:themeColor="text1"/>
                <w:sz w:val="18"/>
                <w:szCs w:val="18"/>
              </w:rPr>
              <w:t xml:space="preserve">6. </w:t>
            </w:r>
            <w:r w:rsidRPr="005977DE">
              <w:rPr>
                <w:rFonts w:ascii="Arial" w:hAnsi="Arial" w:cs="Arial"/>
                <w:color w:val="000000" w:themeColor="text1"/>
                <w:sz w:val="18"/>
                <w:szCs w:val="18"/>
              </w:rPr>
              <w:t>Support of separate PUCCH frequency resource configuration in SBFD symbols and non-SBFD symbols</w:t>
            </w:r>
          </w:p>
          <w:p w14:paraId="71DA523C" w14:textId="77777777" w:rsidR="00C21FF8" w:rsidRPr="005977DE" w:rsidRDefault="00C21FF8" w:rsidP="00255277">
            <w:pPr>
              <w:rPr>
                <w:rFonts w:ascii="Arial" w:hAnsi="Arial" w:cs="Arial"/>
                <w:color w:val="000000" w:themeColor="text1"/>
                <w:sz w:val="18"/>
                <w:szCs w:val="18"/>
              </w:rPr>
            </w:pPr>
            <w:r w:rsidRPr="00AB0C57">
              <w:rPr>
                <w:rFonts w:ascii="Arial" w:hAnsi="Arial" w:cs="Arial"/>
                <w:color w:val="000000" w:themeColor="text1"/>
                <w:sz w:val="18"/>
                <w:szCs w:val="18"/>
                <w:highlight w:val="yellow"/>
              </w:rPr>
              <w:t xml:space="preserve">[FFS: </w:t>
            </w:r>
            <w:r>
              <w:rPr>
                <w:rFonts w:ascii="Arial" w:hAnsi="Arial" w:cs="Arial" w:hint="eastAsia"/>
                <w:color w:val="000000" w:themeColor="text1"/>
                <w:sz w:val="18"/>
                <w:szCs w:val="18"/>
                <w:highlight w:val="yellow"/>
              </w:rPr>
              <w:t>7</w:t>
            </w:r>
            <w:r w:rsidRPr="00AB0C57">
              <w:rPr>
                <w:rFonts w:ascii="Arial" w:hAnsi="Arial" w:cs="Arial" w:hint="eastAsia"/>
                <w:color w:val="000000" w:themeColor="text1"/>
                <w:sz w:val="18"/>
                <w:szCs w:val="18"/>
                <w:highlight w:val="yellow"/>
              </w:rPr>
              <w:t xml:space="preserve">. </w:t>
            </w:r>
            <w:r w:rsidRPr="00AB0C57">
              <w:rPr>
                <w:rFonts w:ascii="Arial" w:hAnsi="Arial" w:cs="Arial"/>
                <w:color w:val="000000" w:themeColor="text1"/>
                <w:sz w:val="18"/>
                <w:szCs w:val="18"/>
                <w:highlight w:val="yellow"/>
              </w:rPr>
              <w:t>Support of separate UL power control parameters based on unified TCI framework in SBFD symbols and non-SBFD symbols]</w:t>
            </w:r>
          </w:p>
          <w:p w14:paraId="5F91BDF5" w14:textId="77777777" w:rsidR="00C21FF8" w:rsidRPr="005977DE" w:rsidRDefault="00C21FF8" w:rsidP="00255277">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Pr="005977DE">
              <w:rPr>
                <w:rFonts w:ascii="Arial" w:hAnsi="Arial" w:cs="Arial"/>
                <w:color w:val="000000" w:themeColor="text1"/>
                <w:sz w:val="18"/>
                <w:szCs w:val="18"/>
              </w:rPr>
              <w:t>Support of separate PUSCH frequency hopping offset in SBFD symbols and non-SBFD symbols</w:t>
            </w:r>
          </w:p>
          <w:p w14:paraId="75314B13" w14:textId="77777777" w:rsidR="00C21FF8" w:rsidRPr="008A64ED" w:rsidRDefault="00C21FF8" w:rsidP="00255277">
            <w:pPr>
              <w:rPr>
                <w:rFonts w:ascii="Arial" w:hAnsi="Arial" w:cs="Arial"/>
                <w:color w:val="000000" w:themeColor="text1"/>
                <w:sz w:val="18"/>
                <w:szCs w:val="18"/>
              </w:rPr>
            </w:pPr>
            <w:r w:rsidRPr="00AB0C57">
              <w:rPr>
                <w:rFonts w:ascii="Arial" w:hAnsi="Arial" w:cs="Arial"/>
                <w:color w:val="000000" w:themeColor="text1"/>
                <w:sz w:val="18"/>
                <w:szCs w:val="18"/>
                <w:highlight w:val="yellow"/>
              </w:rPr>
              <w:t xml:space="preserve">[FFS: </w:t>
            </w:r>
            <w:r>
              <w:rPr>
                <w:rFonts w:ascii="Arial" w:hAnsi="Arial" w:cs="Arial" w:hint="eastAsia"/>
                <w:color w:val="000000" w:themeColor="text1"/>
                <w:sz w:val="18"/>
                <w:szCs w:val="18"/>
                <w:highlight w:val="yellow"/>
              </w:rPr>
              <w:t>9</w:t>
            </w:r>
            <w:r w:rsidRPr="00AB0C57">
              <w:rPr>
                <w:rFonts w:ascii="Arial" w:hAnsi="Arial" w:cs="Arial" w:hint="eastAsia"/>
                <w:color w:val="000000" w:themeColor="text1"/>
                <w:sz w:val="18"/>
                <w:szCs w:val="18"/>
                <w:highlight w:val="yellow"/>
              </w:rPr>
              <w:t xml:space="preserve">. </w:t>
            </w:r>
            <w:r w:rsidRPr="00AB0C57">
              <w:rPr>
                <w:rFonts w:ascii="Arial" w:hAnsi="Arial" w:cs="Arial"/>
                <w:color w:val="000000" w:themeColor="text1"/>
                <w:sz w:val="18"/>
                <w:szCs w:val="18"/>
                <w:highlight w:val="yellow"/>
              </w:rPr>
              <w:t>Support of separate SRS resource set configuration in SBFD symbols and non-SBFD symbols]</w:t>
            </w:r>
          </w:p>
          <w:p w14:paraId="7F1A0764" w14:textId="77777777" w:rsidR="00C21FF8" w:rsidRPr="008A64ED" w:rsidRDefault="00C21FF8" w:rsidP="00255277">
            <w:pPr>
              <w:rPr>
                <w:rFonts w:ascii="Arial" w:hAnsi="Arial" w:cs="Arial"/>
                <w:color w:val="000000" w:themeColor="text1"/>
                <w:sz w:val="18"/>
                <w:szCs w:val="18"/>
              </w:rPr>
            </w:pPr>
          </w:p>
          <w:p w14:paraId="249A9252" w14:textId="77777777" w:rsidR="00C21FF8" w:rsidRPr="008A64ED" w:rsidRDefault="00C21FF8" w:rsidP="00255277">
            <w:pPr>
              <w:rPr>
                <w:rFonts w:ascii="Arial" w:hAnsi="Arial" w:cs="Arial"/>
                <w:color w:val="000000" w:themeColor="text1"/>
                <w:sz w:val="18"/>
                <w:szCs w:val="18"/>
              </w:rPr>
            </w:pPr>
            <w:r w:rsidRPr="00613D09">
              <w:rPr>
                <w:rFonts w:ascii="Arial" w:hAnsi="Arial" w:cs="Arial"/>
                <w:color w:val="000000" w:themeColor="text1"/>
                <w:sz w:val="18"/>
                <w:szCs w:val="18"/>
                <w:highlight w:val="yellow"/>
              </w:rPr>
              <w:t>FFS: Whether to include two DL subband support in component 2</w:t>
            </w:r>
          </w:p>
          <w:p w14:paraId="58EC2B87" w14:textId="77777777" w:rsidR="00C21FF8" w:rsidRPr="008A64ED" w:rsidRDefault="00C21FF8" w:rsidP="00255277">
            <w:pPr>
              <w:rPr>
                <w:rFonts w:ascii="Arial" w:hAnsi="Arial" w:cs="Arial"/>
                <w:color w:val="000000" w:themeColor="text1"/>
                <w:sz w:val="18"/>
                <w:szCs w:val="18"/>
              </w:rPr>
            </w:pPr>
            <w:r w:rsidRPr="008A64ED">
              <w:rPr>
                <w:rFonts w:ascii="Arial" w:hAnsi="Arial" w:cs="Arial"/>
                <w:color w:val="000000" w:themeColor="text1"/>
                <w:sz w:val="18"/>
                <w:szCs w:val="18"/>
                <w:highlight w:val="yellow"/>
              </w:rPr>
              <w:t>FFS: other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ECEC7" w14:textId="77777777" w:rsidR="00C21FF8" w:rsidRPr="008A64ED" w:rsidRDefault="00C21FF8" w:rsidP="0025527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FA859"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A2224"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CA7AE" w14:textId="77777777" w:rsidR="00C21FF8" w:rsidRPr="008A64ED" w:rsidRDefault="00C21FF8" w:rsidP="00255277">
            <w:pPr>
              <w:pStyle w:val="TAL"/>
              <w:rPr>
                <w:rFonts w:cs="Arial"/>
                <w:color w:val="000000" w:themeColor="text1"/>
                <w:szCs w:val="18"/>
                <w:lang w:val="en-US" w:eastAsia="zh-CN"/>
              </w:rPr>
            </w:pPr>
            <w:r w:rsidRPr="008A64ED">
              <w:rPr>
                <w:rFonts w:cs="Arial"/>
                <w:color w:val="000000" w:themeColor="text1"/>
                <w:szCs w:val="18"/>
                <w:lang w:val="en-US"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98792" w14:textId="77777777" w:rsidR="00C21FF8" w:rsidRPr="005977DE" w:rsidRDefault="00C21FF8" w:rsidP="00255277">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98D8"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E8822"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96F3F"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3D9721" w14:textId="77777777" w:rsidR="00C21FF8" w:rsidRPr="008A64ED" w:rsidRDefault="00C21FF8" w:rsidP="00255277">
            <w:pPr>
              <w:pStyle w:val="TAL"/>
              <w:rPr>
                <w:rFonts w:cs="Arial"/>
                <w:color w:val="000000" w:themeColor="text1"/>
                <w:szCs w:val="18"/>
              </w:rPr>
            </w:pPr>
            <w:r w:rsidRPr="008A64ED">
              <w:rPr>
                <w:rFonts w:cs="Arial"/>
                <w:color w:val="000000" w:themeColor="text1"/>
                <w:szCs w:val="18"/>
              </w:rPr>
              <w:t>[Note: Only UL transmissions are allowed within UL subband and only DL receptions (except for CLI measurement) are allowed within DL subband(s)]</w:t>
            </w:r>
          </w:p>
          <w:p w14:paraId="34DBC5A0" w14:textId="77777777" w:rsidR="00C21FF8" w:rsidRPr="008A64ED" w:rsidRDefault="00C21FF8" w:rsidP="00255277">
            <w:pPr>
              <w:pStyle w:val="TAL"/>
              <w:rPr>
                <w:rFonts w:cs="Arial"/>
                <w:color w:val="000000" w:themeColor="text1"/>
                <w:szCs w:val="18"/>
              </w:rPr>
            </w:pPr>
            <w:r w:rsidRPr="008A64ED">
              <w:rPr>
                <w:rFonts w:cs="Arial"/>
                <w:color w:val="000000" w:themeColor="text1"/>
                <w:szCs w:val="18"/>
              </w:rPr>
              <w:t>[Note: The maximum number of UL subbands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94FAF" w14:textId="77777777" w:rsidR="00C21FF8" w:rsidRPr="008A64ED" w:rsidRDefault="00C21FF8" w:rsidP="00255277">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C21FF8" w:rsidRPr="008A64ED" w14:paraId="22AACEEF" w14:textId="77777777" w:rsidTr="002552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9AB503" w14:textId="77777777" w:rsidR="00C21FF8" w:rsidRPr="008A64ED" w:rsidRDefault="00C21FF8" w:rsidP="00255277">
            <w:pPr>
              <w:pStyle w:val="TAL"/>
              <w:rPr>
                <w:rFonts w:eastAsia="MS Mincho" w:cs="Arial"/>
                <w:color w:val="000000" w:themeColor="text1"/>
                <w:szCs w:val="18"/>
                <w:lang w:eastAsia="ja-JP"/>
              </w:rPr>
            </w:pPr>
            <w:r w:rsidRPr="000469E9">
              <w:lastRenderedPageBreak/>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EF294" w14:textId="77777777" w:rsidR="00C21FF8" w:rsidRPr="005977DE" w:rsidRDefault="00C21FF8" w:rsidP="00255277">
            <w:pPr>
              <w:pStyle w:val="TAL"/>
              <w:rPr>
                <w:rFonts w:eastAsia="MS Mincho" w:cs="Arial"/>
                <w:color w:val="000000" w:themeColor="text1"/>
                <w:szCs w:val="18"/>
                <w:lang w:eastAsia="ja-JP"/>
              </w:rPr>
            </w:pPr>
            <w:r w:rsidRPr="000469E9">
              <w:t>60-</w:t>
            </w:r>
            <w:r>
              <w:rPr>
                <w:rFonts w:eastAsia="MS Mincho"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0455" w14:textId="77777777" w:rsidR="00C21FF8" w:rsidRPr="008A64ED" w:rsidRDefault="00C21FF8" w:rsidP="00255277">
            <w:pPr>
              <w:pStyle w:val="TAL"/>
              <w:rPr>
                <w:rFonts w:cs="Arial"/>
                <w:color w:val="000000" w:themeColor="text1"/>
                <w:szCs w:val="18"/>
                <w:lang w:eastAsia="zh-CN"/>
              </w:rPr>
            </w:pPr>
            <w:r w:rsidRPr="005977DE">
              <w:rPr>
                <w:rFonts w:cs="Arial"/>
                <w:color w:val="000000" w:themeColor="text1"/>
                <w:szCs w:val="18"/>
                <w:highlight w:val="yellow"/>
                <w:lang w:eastAsia="zh-CN"/>
              </w:rPr>
              <w:t>[Transmission and]</w:t>
            </w:r>
            <w:r w:rsidRPr="005977DE">
              <w:rPr>
                <w:rFonts w:cs="Arial"/>
                <w:color w:val="000000" w:themeColor="text1"/>
                <w:szCs w:val="18"/>
                <w:lang w:eastAsia="zh-CN"/>
              </w:rPr>
              <w:t xml:space="preserve"> 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C38BA" w14:textId="77777777" w:rsidR="00C21FF8" w:rsidRPr="005977DE" w:rsidRDefault="00C21FF8" w:rsidP="00255277">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5C08F72F" w14:textId="77777777" w:rsidR="00C21FF8" w:rsidRPr="005977DE" w:rsidRDefault="00C21FF8" w:rsidP="00255277">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[2. Support of UL transmission across SBFD symbols and non-SBFD symbols (Configuration 2)]</w:t>
            </w:r>
          </w:p>
          <w:p w14:paraId="5EFFA814" w14:textId="77777777" w:rsidR="00C21FF8" w:rsidRPr="005977DE" w:rsidRDefault="00C21FF8" w:rsidP="00255277">
            <w:pPr>
              <w:rPr>
                <w:rFonts w:ascii="Arial" w:hAnsi="Arial" w:cs="Arial"/>
                <w:color w:val="000000" w:themeColor="text1"/>
                <w:sz w:val="18"/>
                <w:szCs w:val="18"/>
              </w:rPr>
            </w:pPr>
          </w:p>
          <w:p w14:paraId="10DFF796" w14:textId="77777777" w:rsidR="00C21FF8" w:rsidRPr="005977DE" w:rsidRDefault="00C21FF8" w:rsidP="00255277">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FFS: Other component(s)</w:t>
            </w:r>
          </w:p>
          <w:p w14:paraId="7B29F3AE" w14:textId="77777777" w:rsidR="00C21FF8" w:rsidRPr="008A64ED" w:rsidRDefault="00C21FF8" w:rsidP="00255277">
            <w:pPr>
              <w:rPr>
                <w:rFonts w:ascii="Arial" w:hAnsi="Arial" w:cs="Arial"/>
                <w:color w:val="000000" w:themeColor="text1"/>
                <w:sz w:val="18"/>
                <w:szCs w:val="18"/>
              </w:rPr>
            </w:pPr>
            <w:r w:rsidRPr="005977DE">
              <w:rPr>
                <w:rFonts w:ascii="Arial" w:hAnsi="Arial" w:cs="Arial"/>
                <w:color w:val="000000" w:themeColor="text1"/>
                <w:sz w:val="18"/>
                <w:szCs w:val="18"/>
                <w:highlight w:val="yellow"/>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765146" w14:textId="77777777" w:rsidR="00C21FF8" w:rsidRPr="008A64ED" w:rsidRDefault="00C21FF8" w:rsidP="0025527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8B608" w14:textId="77777777" w:rsidR="00C21FF8" w:rsidRPr="008A64ED"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C354F" w14:textId="77777777" w:rsidR="00C21FF8" w:rsidRPr="008A64ED"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600D4" w14:textId="77777777" w:rsidR="00C21FF8" w:rsidRPr="008A64ED" w:rsidRDefault="00C21FF8" w:rsidP="00255277">
            <w:pPr>
              <w:pStyle w:val="TAL"/>
              <w:rPr>
                <w:rFonts w:cs="Arial"/>
                <w:color w:val="000000" w:themeColor="text1"/>
                <w:szCs w:val="18"/>
                <w:lang w:val="en-US" w:eastAsia="zh-CN"/>
              </w:rPr>
            </w:pPr>
            <w:r w:rsidRPr="005977DE">
              <w:rPr>
                <w:rFonts w:cs="Arial"/>
                <w:color w:val="000000" w:themeColor="text1"/>
                <w:szCs w:val="18"/>
                <w:highlight w:val="yellow"/>
                <w:lang w:val="en-US" w:eastAsia="zh-CN"/>
              </w:rPr>
              <w:t>[Transmission and]</w:t>
            </w:r>
            <w:r w:rsidRPr="005977DE">
              <w:rPr>
                <w:rFonts w:cs="Arial"/>
                <w:color w:val="000000" w:themeColor="text1"/>
                <w:szCs w:val="18"/>
                <w:lang w:val="en-US" w:eastAsia="zh-CN"/>
              </w:rPr>
              <w:t xml:space="preserve"> 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A727F" w14:textId="77777777" w:rsidR="00C21FF8" w:rsidRPr="005977DE" w:rsidRDefault="00C21FF8" w:rsidP="00255277">
            <w:pPr>
              <w:pStyle w:val="TAL"/>
              <w:rPr>
                <w:rFonts w:eastAsia="MS Mincho" w:cs="Arial"/>
                <w:color w:val="000000" w:themeColor="text1"/>
                <w:szCs w:val="18"/>
                <w:highlight w:val="yellow"/>
                <w:lang w:eastAsia="ja-JP"/>
              </w:rPr>
            </w:pPr>
            <w:r w:rsidRPr="005977DE">
              <w:rPr>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755CB" w14:textId="77777777" w:rsidR="00C21FF8" w:rsidRPr="008A64ED" w:rsidRDefault="00C21FF8" w:rsidP="00255277">
            <w:pPr>
              <w:pStyle w:val="TAL"/>
              <w:rPr>
                <w:rFonts w:eastAsia="MS Mincho" w:cs="Arial"/>
                <w:color w:val="000000" w:themeColor="text1"/>
                <w:szCs w:val="18"/>
                <w:lang w:eastAsia="ja-JP"/>
              </w:rPr>
            </w:pPr>
            <w:r w:rsidRPr="00277D3B">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316B3" w14:textId="77777777" w:rsidR="00C21FF8" w:rsidRPr="008A64ED" w:rsidRDefault="00C21FF8" w:rsidP="00255277">
            <w:pPr>
              <w:pStyle w:val="TAL"/>
              <w:rPr>
                <w:rFonts w:eastAsia="MS Mincho" w:cs="Arial"/>
                <w:color w:val="000000" w:themeColor="text1"/>
                <w:szCs w:val="18"/>
                <w:highlight w:val="yellow"/>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AB594" w14:textId="77777777" w:rsidR="00C21FF8" w:rsidRPr="008A64ED" w:rsidRDefault="00C21FF8" w:rsidP="00255277">
            <w:pPr>
              <w:pStyle w:val="TAL"/>
              <w:rPr>
                <w:rFonts w:eastAsia="MS Mincho" w:cs="Arial"/>
                <w:color w:val="000000" w:themeColor="text1"/>
                <w:szCs w:val="18"/>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94E5D3" w14:textId="77777777" w:rsidR="00C21FF8" w:rsidRPr="008A64ED" w:rsidRDefault="00C21FF8" w:rsidP="0025527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1C18C" w14:textId="77777777" w:rsidR="00C21FF8" w:rsidRPr="008A64ED" w:rsidRDefault="00C21FF8" w:rsidP="00255277">
            <w:pPr>
              <w:pStyle w:val="TAL"/>
              <w:rPr>
                <w:rFonts w:cs="Arial"/>
                <w:color w:val="000000" w:themeColor="text1"/>
                <w:szCs w:val="18"/>
                <w:lang w:eastAsia="ja-JP"/>
              </w:rPr>
            </w:pPr>
            <w:r w:rsidRPr="00277D3B">
              <w:t>Optional with capability signalling</w:t>
            </w:r>
          </w:p>
        </w:tc>
      </w:tr>
      <w:tr w:rsidR="00C21FF8" w:rsidRPr="008A64ED" w14:paraId="6D36BBC6" w14:textId="77777777" w:rsidTr="002552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D16DB6"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A8C26"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F6E04" w14:textId="77777777" w:rsidR="00C21FF8" w:rsidRPr="008A64ED" w:rsidRDefault="00C21FF8" w:rsidP="00255277">
            <w:pPr>
              <w:pStyle w:val="TAL"/>
              <w:rPr>
                <w:rFonts w:cs="Arial"/>
                <w:color w:val="000000" w:themeColor="text1"/>
                <w:szCs w:val="18"/>
                <w:lang w:eastAsia="zh-CN"/>
              </w:rPr>
            </w:pPr>
            <w:r w:rsidRPr="008A64ED">
              <w:rPr>
                <w:rFonts w:cs="Arial"/>
                <w:color w:val="000000" w:themeColor="text1"/>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C4BA0" w14:textId="77777777" w:rsidR="00C21FF8" w:rsidRPr="008A64ED" w:rsidRDefault="00C21FF8" w:rsidP="00255277">
            <w:pPr>
              <w:pStyle w:val="TAL"/>
              <w:rPr>
                <w:rFonts w:cs="Arial"/>
                <w:color w:val="000000" w:themeColor="text1"/>
                <w:szCs w:val="18"/>
                <w:lang w:eastAsia="zh-CN"/>
              </w:rPr>
            </w:pPr>
            <w:r w:rsidRPr="008A64ED">
              <w:rPr>
                <w:rFonts w:cs="Arial"/>
                <w:color w:val="000000" w:themeColor="text1"/>
                <w:szCs w:val="18"/>
                <w:lang w:eastAsia="zh-CN"/>
              </w:rPr>
              <w:t>Support of SBFD random access operation based on one single RACH configuration in RRC_IDLE/INACTIVE/CONNECTED mode (RACH configuration Option 1)</w:t>
            </w:r>
          </w:p>
          <w:p w14:paraId="006DE723" w14:textId="77777777" w:rsidR="00C21FF8" w:rsidRPr="008A64ED" w:rsidRDefault="00C21FF8" w:rsidP="00255277">
            <w:pPr>
              <w:pStyle w:val="TAL"/>
              <w:rPr>
                <w:rFonts w:cs="Arial"/>
                <w:color w:val="000000" w:themeColor="text1"/>
                <w:szCs w:val="18"/>
                <w:lang w:eastAsia="zh-CN"/>
              </w:rPr>
            </w:pPr>
          </w:p>
          <w:p w14:paraId="1348CB10" w14:textId="77777777" w:rsidR="00C21FF8" w:rsidRPr="008A64ED" w:rsidRDefault="00C21FF8" w:rsidP="00255277">
            <w:pPr>
              <w:pStyle w:val="TAL"/>
              <w:rPr>
                <w:rFonts w:cs="Arial"/>
                <w:color w:val="000000" w:themeColor="text1"/>
                <w:szCs w:val="18"/>
                <w:lang w:eastAsia="zh-CN"/>
              </w:rPr>
            </w:pPr>
            <w:r w:rsidRPr="008A64ED">
              <w:rPr>
                <w:rFonts w:cs="Arial"/>
                <w:color w:val="000000" w:themeColor="text1"/>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2D1C5"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65750"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040AD"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DF18E" w14:textId="77777777" w:rsidR="00C21FF8" w:rsidRPr="008A64ED" w:rsidRDefault="00C21FF8" w:rsidP="00255277">
            <w:pPr>
              <w:pStyle w:val="TAL"/>
              <w:rPr>
                <w:rFonts w:cs="Arial"/>
                <w:color w:val="000000" w:themeColor="text1"/>
                <w:szCs w:val="18"/>
                <w:lang w:val="en-US" w:eastAsia="zh-CN"/>
              </w:rPr>
            </w:pPr>
            <w:r w:rsidRPr="008A64ED">
              <w:rPr>
                <w:rFonts w:cs="Arial"/>
                <w:color w:val="000000"/>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8C415" w14:textId="77777777" w:rsidR="00C21FF8" w:rsidRPr="005977DE" w:rsidRDefault="00C21FF8" w:rsidP="00255277">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717E6"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C83DC"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B6D55"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E2A9F" w14:textId="77777777" w:rsidR="00C21FF8" w:rsidRPr="008A64ED" w:rsidRDefault="00C21FF8" w:rsidP="0025527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6004E" w14:textId="77777777" w:rsidR="00C21FF8" w:rsidRPr="008A64ED" w:rsidRDefault="00C21FF8" w:rsidP="00255277">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C21FF8" w:rsidRPr="008A64ED" w14:paraId="68B516BE" w14:textId="77777777" w:rsidTr="002552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CE9C7B"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5F6C4"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8C67A" w14:textId="77777777" w:rsidR="00C21FF8" w:rsidRPr="008A64ED" w:rsidRDefault="00C21FF8" w:rsidP="00255277">
            <w:pPr>
              <w:pStyle w:val="TAL"/>
              <w:rPr>
                <w:rFonts w:cs="Arial"/>
                <w:color w:val="000000" w:themeColor="text1"/>
                <w:szCs w:val="18"/>
                <w:lang w:eastAsia="zh-CN"/>
              </w:rPr>
            </w:pPr>
            <w:r w:rsidRPr="008A64ED">
              <w:rPr>
                <w:rFonts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2E0CD" w14:textId="77777777" w:rsidR="00C21FF8" w:rsidRPr="008A64ED" w:rsidRDefault="00C21FF8" w:rsidP="00255277">
            <w:pPr>
              <w:pStyle w:val="TAL"/>
              <w:rPr>
                <w:rFonts w:cs="Arial"/>
                <w:color w:val="000000" w:themeColor="text1"/>
                <w:szCs w:val="18"/>
                <w:lang w:eastAsia="zh-CN"/>
              </w:rPr>
            </w:pPr>
            <w:r w:rsidRPr="008A64ED">
              <w:rPr>
                <w:rFonts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2047184D" w14:textId="77777777" w:rsidR="00C21FF8" w:rsidRPr="008A64ED" w:rsidRDefault="00C21FF8" w:rsidP="00255277">
            <w:pPr>
              <w:pStyle w:val="TAL"/>
              <w:rPr>
                <w:rFonts w:cs="Arial"/>
                <w:color w:val="000000" w:themeColor="text1"/>
                <w:szCs w:val="18"/>
                <w:lang w:eastAsia="zh-CN"/>
              </w:rPr>
            </w:pPr>
          </w:p>
          <w:p w14:paraId="627C172A" w14:textId="77777777" w:rsidR="00C21FF8" w:rsidRPr="008A64ED" w:rsidRDefault="00C21FF8" w:rsidP="00255277">
            <w:pPr>
              <w:pStyle w:val="TAL"/>
              <w:rPr>
                <w:rFonts w:cs="Arial"/>
                <w:color w:val="000000" w:themeColor="text1"/>
                <w:szCs w:val="18"/>
                <w:lang w:eastAsia="zh-CN"/>
              </w:rPr>
            </w:pPr>
            <w:r w:rsidRPr="008A64ED">
              <w:rPr>
                <w:rFonts w:cs="Arial"/>
                <w:color w:val="000000" w:themeColor="text1"/>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19441"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highlight w:val="yellow"/>
                <w:lang w:eastAsia="ja-JP"/>
              </w:rPr>
              <w:t>[60-1, 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14DF7"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8DA18"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38AA2" w14:textId="77777777" w:rsidR="00C21FF8" w:rsidRPr="008A64ED" w:rsidRDefault="00C21FF8" w:rsidP="00255277">
            <w:pPr>
              <w:pStyle w:val="TAL"/>
              <w:rPr>
                <w:rFonts w:cs="Arial"/>
                <w:color w:val="000000" w:themeColor="text1"/>
                <w:szCs w:val="18"/>
                <w:lang w:val="en-US" w:eastAsia="zh-CN"/>
              </w:rPr>
            </w:pPr>
            <w:r w:rsidRPr="008A64ED">
              <w:rPr>
                <w:rFonts w:cs="Arial"/>
                <w:color w:val="000000"/>
                <w:szCs w:val="18"/>
                <w:lang w:eastAsia="zh-CN"/>
              </w:rPr>
              <w:t>SBFD random access operation based on two separate RACH configurations in RRC_IDLE/INACTIVE/CONNECTED mode</w:t>
            </w:r>
            <w:r w:rsidRPr="008A64ED">
              <w:rPr>
                <w:rFonts w:eastAsia="Yu Mincho" w:cs="Arial"/>
                <w:color w:val="00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A405E" w14:textId="77777777" w:rsidR="00C21FF8" w:rsidRPr="005977DE" w:rsidRDefault="00C21FF8" w:rsidP="00255277">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435FC"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7C43C"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01AC6"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FE3C4" w14:textId="77777777" w:rsidR="00C21FF8" w:rsidRPr="008A64ED" w:rsidRDefault="00C21FF8" w:rsidP="0025527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194C5" w14:textId="77777777" w:rsidR="00C21FF8" w:rsidRPr="008A64ED" w:rsidRDefault="00C21FF8" w:rsidP="00255277">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C21FF8" w:rsidRPr="008A64ED" w14:paraId="28853556" w14:textId="77777777" w:rsidTr="002552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65450"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D3A01" w14:textId="77777777" w:rsidR="00C21FF8" w:rsidRPr="008A64ED"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73A5D" w14:textId="77777777" w:rsidR="00C21FF8" w:rsidRPr="008A64ED" w:rsidRDefault="00C21FF8" w:rsidP="00255277">
            <w:pPr>
              <w:pStyle w:val="TAL"/>
              <w:rPr>
                <w:rFonts w:cs="Arial"/>
                <w:color w:val="000000" w:themeColor="text1"/>
                <w:szCs w:val="18"/>
                <w:lang w:eastAsia="zh-CN"/>
              </w:rPr>
            </w:pPr>
            <w:r w:rsidRPr="005A63F8">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6E151" w14:textId="77777777" w:rsidR="00C21FF8" w:rsidRPr="005977DE" w:rsidRDefault="00C21FF8" w:rsidP="00255277">
            <w:pPr>
              <w:pStyle w:val="TAL"/>
              <w:rPr>
                <w:rFonts w:cs="Arial"/>
                <w:color w:val="000000" w:themeColor="text1"/>
                <w:szCs w:val="18"/>
                <w:lang w:eastAsia="zh-CN"/>
              </w:rPr>
            </w:pPr>
            <w:r w:rsidRPr="005977DE">
              <w:rPr>
                <w:rFonts w:cs="Arial"/>
                <w:color w:val="000000" w:themeColor="text1"/>
                <w:szCs w:val="18"/>
                <w:lang w:eastAsia="zh-CN"/>
              </w:rPr>
              <w:t>1. Support semi-static configuration of time location and frequency location of UL resource muting for CP-OFDM waveform</w:t>
            </w:r>
          </w:p>
          <w:p w14:paraId="003ED0F9" w14:textId="77777777" w:rsidR="00C21FF8" w:rsidRPr="005977DE" w:rsidRDefault="00C21FF8" w:rsidP="00255277">
            <w:pPr>
              <w:pStyle w:val="TAL"/>
              <w:rPr>
                <w:rFonts w:cs="Arial"/>
                <w:color w:val="000000" w:themeColor="text1"/>
                <w:szCs w:val="18"/>
                <w:lang w:eastAsia="zh-CN"/>
              </w:rPr>
            </w:pPr>
            <w:r w:rsidRPr="005977DE">
              <w:rPr>
                <w:rFonts w:cs="Arial"/>
                <w:color w:val="000000" w:themeColor="text1"/>
                <w:szCs w:val="18"/>
                <w:lang w:eastAsia="zh-CN"/>
              </w:rPr>
              <w:t xml:space="preserve">- Up to two UL muting symbols within a slot for PUSCH </w:t>
            </w:r>
          </w:p>
          <w:p w14:paraId="04E38D58" w14:textId="77777777" w:rsidR="00C21FF8" w:rsidRPr="005977DE" w:rsidRDefault="00C21FF8" w:rsidP="00255277">
            <w:pPr>
              <w:pStyle w:val="TAL"/>
              <w:rPr>
                <w:rFonts w:cs="Arial"/>
                <w:color w:val="000000" w:themeColor="text1"/>
                <w:szCs w:val="18"/>
                <w:lang w:eastAsia="zh-CN"/>
              </w:rPr>
            </w:pPr>
            <w:r w:rsidRPr="005977DE">
              <w:rPr>
                <w:rFonts w:cs="Arial"/>
                <w:color w:val="000000" w:themeColor="text1"/>
                <w:szCs w:val="18"/>
                <w:lang w:eastAsia="zh-CN"/>
              </w:rPr>
              <w:t>- A configurable comb offset {0, 1} for the UL muting symbol</w:t>
            </w:r>
          </w:p>
          <w:p w14:paraId="28B214E1" w14:textId="77777777" w:rsidR="00C21FF8" w:rsidRPr="005977DE" w:rsidRDefault="00C21FF8" w:rsidP="00255277">
            <w:pPr>
              <w:pStyle w:val="TAL"/>
              <w:rPr>
                <w:rFonts w:cs="Arial"/>
                <w:color w:val="000000" w:themeColor="text1"/>
                <w:szCs w:val="18"/>
                <w:lang w:eastAsia="zh-CN"/>
              </w:rPr>
            </w:pPr>
            <w:r w:rsidRPr="005977DE">
              <w:rPr>
                <w:rFonts w:cs="Arial"/>
                <w:color w:val="000000" w:themeColor="text1"/>
                <w:szCs w:val="18"/>
                <w:highlight w:val="yellow"/>
                <w:lang w:eastAsia="zh-CN"/>
              </w:rPr>
              <w:t>[- FFS: Whether this FG only support one common pattern of UL muting for DG/Type 2 CG PUSCH and Type 1 CG PUSCH]</w:t>
            </w:r>
          </w:p>
          <w:p w14:paraId="52D7CE85" w14:textId="77777777" w:rsidR="00C21FF8" w:rsidRPr="005977DE" w:rsidRDefault="00C21FF8" w:rsidP="00255277">
            <w:pPr>
              <w:pStyle w:val="TAL"/>
              <w:rPr>
                <w:rFonts w:cs="Arial"/>
                <w:color w:val="000000" w:themeColor="text1"/>
                <w:szCs w:val="18"/>
                <w:lang w:eastAsia="zh-CN"/>
              </w:rPr>
            </w:pPr>
            <w:r w:rsidRPr="005977DE">
              <w:rPr>
                <w:rFonts w:cs="Arial"/>
                <w:color w:val="000000" w:themeColor="text1"/>
                <w:szCs w:val="18"/>
                <w:lang w:eastAsia="zh-CN"/>
              </w:rPr>
              <w:t>2. Support dynamic on/off indication of the configured UL muting symbols by TDRA field in DCI for DG-PUSCH and Type-2 CG PUSCH</w:t>
            </w:r>
          </w:p>
          <w:p w14:paraId="3C1AA29D" w14:textId="77777777" w:rsidR="00C21FF8" w:rsidRPr="005977DE" w:rsidRDefault="00C21FF8" w:rsidP="00255277">
            <w:pPr>
              <w:pStyle w:val="TAL"/>
              <w:rPr>
                <w:rFonts w:cs="Arial"/>
                <w:color w:val="000000" w:themeColor="text1"/>
                <w:szCs w:val="18"/>
                <w:lang w:eastAsia="zh-CN"/>
              </w:rPr>
            </w:pPr>
            <w:r w:rsidRPr="005977DE">
              <w:rPr>
                <w:rFonts w:cs="Arial"/>
                <w:color w:val="000000" w:themeColor="text1"/>
                <w:szCs w:val="18"/>
                <w:lang w:eastAsia="zh-CN"/>
              </w:rPr>
              <w:t>3. Support semi-static determination of UL muting symbols for Type-1 CG PUSCH</w:t>
            </w:r>
          </w:p>
          <w:p w14:paraId="64DD3E8B" w14:textId="77777777" w:rsidR="00C21FF8" w:rsidRPr="005977DE" w:rsidRDefault="00C21FF8" w:rsidP="00255277">
            <w:pPr>
              <w:pStyle w:val="TAL"/>
              <w:rPr>
                <w:rFonts w:cs="Arial"/>
                <w:color w:val="000000" w:themeColor="text1"/>
                <w:szCs w:val="18"/>
                <w:lang w:eastAsia="zh-CN"/>
              </w:rPr>
            </w:pPr>
          </w:p>
          <w:p w14:paraId="16B54EB6" w14:textId="77777777" w:rsidR="00C21FF8" w:rsidRPr="005977DE" w:rsidRDefault="00C21FF8" w:rsidP="00255277">
            <w:pPr>
              <w:pStyle w:val="TAL"/>
              <w:rPr>
                <w:rFonts w:cs="Arial"/>
                <w:color w:val="000000" w:themeColor="text1"/>
                <w:szCs w:val="18"/>
                <w:lang w:eastAsia="zh-CN"/>
              </w:rPr>
            </w:pPr>
          </w:p>
          <w:p w14:paraId="44996B64" w14:textId="77777777" w:rsidR="00C21FF8" w:rsidRPr="008A64ED" w:rsidRDefault="00C21FF8" w:rsidP="00255277">
            <w:pPr>
              <w:pStyle w:val="TAL"/>
              <w:rPr>
                <w:rFonts w:cs="Arial"/>
                <w:color w:val="000000" w:themeColor="text1"/>
                <w:szCs w:val="18"/>
                <w:lang w:eastAsia="zh-CN"/>
              </w:rPr>
            </w:pPr>
            <w:r w:rsidRPr="005977DE">
              <w:rPr>
                <w:rFonts w:cs="Arial"/>
                <w:color w:val="000000" w:themeColor="text1"/>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9BBE9" w14:textId="77777777" w:rsidR="00C21FF8" w:rsidRPr="008A64ED" w:rsidRDefault="00C21FF8" w:rsidP="00255277">
            <w:pPr>
              <w:pStyle w:val="TAL"/>
              <w:rPr>
                <w:rFonts w:eastAsia="MS Mincho" w:cs="Arial"/>
                <w:color w:val="000000" w:themeColor="text1"/>
                <w:szCs w:val="18"/>
                <w:highlight w:val="yellow"/>
                <w:lang w:eastAsia="ja-JP"/>
              </w:rPr>
            </w:pPr>
            <w:r>
              <w:rPr>
                <w:rFonts w:eastAsia="MS Mincho"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AB8A8" w14:textId="77777777" w:rsidR="00C21FF8" w:rsidRPr="008A64ED"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AC4CB" w14:textId="77777777" w:rsidR="00C21FF8" w:rsidRPr="008A64ED"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C8FB0" w14:textId="77777777" w:rsidR="00C21FF8" w:rsidRPr="008A64ED" w:rsidRDefault="00C21FF8" w:rsidP="00255277">
            <w:pPr>
              <w:pStyle w:val="TAL"/>
              <w:rPr>
                <w:rFonts w:cs="Arial"/>
                <w:color w:val="000000"/>
                <w:szCs w:val="18"/>
                <w:lang w:eastAsia="zh-CN"/>
              </w:rPr>
            </w:pPr>
            <w:r w:rsidRPr="005977DE">
              <w:rPr>
                <w:rFonts w:cs="Arial"/>
                <w:color w:val="000000"/>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13B2A" w14:textId="77777777" w:rsidR="00C21FF8" w:rsidRPr="005977DE" w:rsidRDefault="00C21FF8" w:rsidP="00255277">
            <w:pPr>
              <w:pStyle w:val="TAL"/>
              <w:rPr>
                <w:rFonts w:eastAsia="MS Mincho" w:cs="Arial"/>
                <w:color w:val="000000" w:themeColor="text1"/>
                <w:szCs w:val="18"/>
                <w:highlight w:val="yellow"/>
                <w:lang w:eastAsia="ja-JP"/>
              </w:rPr>
            </w:pPr>
            <w:r w:rsidRPr="005977DE">
              <w:rPr>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78722" w14:textId="77777777" w:rsidR="00C21FF8" w:rsidRPr="008A64ED" w:rsidRDefault="00C21FF8" w:rsidP="00255277">
            <w:pPr>
              <w:pStyle w:val="TAL"/>
              <w:rPr>
                <w:rFonts w:eastAsia="MS Mincho" w:cs="Arial"/>
                <w:color w:val="000000" w:themeColor="text1"/>
                <w:szCs w:val="18"/>
                <w:lang w:eastAsia="ja-JP"/>
              </w:rPr>
            </w:pPr>
            <w:r w:rsidRPr="009949CD">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80B21" w14:textId="77777777" w:rsidR="00C21FF8" w:rsidRPr="008A64ED" w:rsidRDefault="00C21FF8" w:rsidP="00255277">
            <w:pPr>
              <w:pStyle w:val="TAL"/>
              <w:rPr>
                <w:rFonts w:eastAsia="MS Mincho"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FBA6B" w14:textId="77777777" w:rsidR="00C21FF8" w:rsidRPr="008A64ED" w:rsidRDefault="00C21FF8" w:rsidP="00255277">
            <w:pPr>
              <w:pStyle w:val="TAL"/>
              <w:rPr>
                <w:rFonts w:eastAsia="MS Mincho"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F7503" w14:textId="77777777" w:rsidR="00C21FF8" w:rsidRPr="008A64ED" w:rsidRDefault="00C21FF8" w:rsidP="0025527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8BB45" w14:textId="77777777" w:rsidR="00C21FF8" w:rsidRPr="008A64ED" w:rsidRDefault="00C21FF8" w:rsidP="00255277">
            <w:pPr>
              <w:pStyle w:val="TAL"/>
              <w:rPr>
                <w:rFonts w:cs="Arial"/>
                <w:color w:val="000000" w:themeColor="text1"/>
                <w:szCs w:val="18"/>
                <w:lang w:eastAsia="ja-JP"/>
              </w:rPr>
            </w:pPr>
            <w:r w:rsidRPr="009949CD">
              <w:t>Optional with capability signalling</w:t>
            </w:r>
          </w:p>
        </w:tc>
      </w:tr>
      <w:tr w:rsidR="00C21FF8" w:rsidRPr="008A64ED" w14:paraId="0F9E6848" w14:textId="77777777" w:rsidTr="002552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5BF3F8"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lastRenderedPageBreak/>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B2EC2" w14:textId="77777777" w:rsidR="00C21FF8" w:rsidRPr="008A64ED"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60-7a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DB51F" w14:textId="77777777" w:rsidR="00C21FF8" w:rsidRPr="008A64ED" w:rsidRDefault="00C21FF8" w:rsidP="00255277">
            <w:pPr>
              <w:pStyle w:val="TAL"/>
              <w:rPr>
                <w:rFonts w:cs="Arial"/>
                <w:color w:val="000000" w:themeColor="text1"/>
                <w:szCs w:val="18"/>
                <w:lang w:eastAsia="zh-CN"/>
              </w:rPr>
            </w:pPr>
            <w:r w:rsidRPr="005A63F8">
              <w:t>UL resource muting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A4EC9" w14:textId="77777777" w:rsidR="00C21FF8" w:rsidRPr="005977DE" w:rsidRDefault="00C21FF8" w:rsidP="00255277">
            <w:pPr>
              <w:pStyle w:val="TAL"/>
              <w:rPr>
                <w:rFonts w:cs="Arial"/>
                <w:color w:val="000000" w:themeColor="text1"/>
                <w:szCs w:val="18"/>
                <w:lang w:eastAsia="zh-CN"/>
              </w:rPr>
            </w:pPr>
            <w:r w:rsidRPr="005977DE">
              <w:rPr>
                <w:rFonts w:cs="Arial"/>
                <w:color w:val="000000" w:themeColor="text1"/>
                <w:szCs w:val="18"/>
                <w:lang w:eastAsia="zh-CN"/>
              </w:rPr>
              <w:t>1. Support semi-static configuration of time location and frequency location of UL resource muting for DFTS-OFDM waveform</w:t>
            </w:r>
          </w:p>
          <w:p w14:paraId="1DFD5DD9" w14:textId="77777777" w:rsidR="00C21FF8" w:rsidRPr="005977DE" w:rsidRDefault="00C21FF8" w:rsidP="00255277">
            <w:pPr>
              <w:pStyle w:val="TAL"/>
              <w:rPr>
                <w:rFonts w:cs="Arial"/>
                <w:color w:val="000000" w:themeColor="text1"/>
                <w:szCs w:val="18"/>
                <w:lang w:eastAsia="zh-CN"/>
              </w:rPr>
            </w:pPr>
            <w:r w:rsidRPr="005977DE">
              <w:rPr>
                <w:rFonts w:cs="Arial"/>
                <w:color w:val="000000" w:themeColor="text1"/>
                <w:szCs w:val="18"/>
                <w:lang w:eastAsia="zh-CN"/>
              </w:rPr>
              <w:t xml:space="preserve">- Up to two UL muting symbols within a slot for PUSCH </w:t>
            </w:r>
          </w:p>
          <w:p w14:paraId="1C0605BB" w14:textId="77777777" w:rsidR="00C21FF8" w:rsidRPr="005977DE" w:rsidRDefault="00C21FF8" w:rsidP="00255277">
            <w:pPr>
              <w:pStyle w:val="TAL"/>
              <w:rPr>
                <w:rFonts w:cs="Arial"/>
                <w:color w:val="000000" w:themeColor="text1"/>
                <w:szCs w:val="18"/>
                <w:lang w:eastAsia="zh-CN"/>
              </w:rPr>
            </w:pPr>
            <w:r w:rsidRPr="005977DE">
              <w:rPr>
                <w:rFonts w:cs="Arial"/>
                <w:color w:val="000000" w:themeColor="text1"/>
                <w:szCs w:val="18"/>
                <w:lang w:eastAsia="zh-CN"/>
              </w:rPr>
              <w:t>- A configurable comb offset {0, 1} for the UL muting symbol</w:t>
            </w:r>
          </w:p>
          <w:p w14:paraId="2E169DBE" w14:textId="77777777" w:rsidR="00C21FF8" w:rsidRPr="005977DE" w:rsidRDefault="00C21FF8" w:rsidP="00255277">
            <w:pPr>
              <w:pStyle w:val="TAL"/>
              <w:rPr>
                <w:rFonts w:cs="Arial"/>
                <w:color w:val="000000" w:themeColor="text1"/>
                <w:szCs w:val="18"/>
                <w:lang w:eastAsia="zh-CN"/>
              </w:rPr>
            </w:pPr>
            <w:r w:rsidRPr="005977DE">
              <w:rPr>
                <w:rFonts w:cs="Arial"/>
                <w:color w:val="000000" w:themeColor="text1"/>
                <w:szCs w:val="18"/>
                <w:highlight w:val="yellow"/>
                <w:lang w:eastAsia="zh-CN"/>
              </w:rPr>
              <w:t>[- FFS: Whether this FG only support one common pattern of UL muting for DG/Type 2 CG PUSCH and Type 1 CG PUSCH]</w:t>
            </w:r>
          </w:p>
          <w:p w14:paraId="34AE4E74" w14:textId="77777777" w:rsidR="00C21FF8" w:rsidRPr="005977DE" w:rsidRDefault="00C21FF8" w:rsidP="00255277">
            <w:pPr>
              <w:pStyle w:val="TAL"/>
              <w:rPr>
                <w:rFonts w:cs="Arial"/>
                <w:color w:val="000000" w:themeColor="text1"/>
                <w:szCs w:val="18"/>
                <w:lang w:eastAsia="zh-CN"/>
              </w:rPr>
            </w:pPr>
            <w:r w:rsidRPr="005977DE">
              <w:rPr>
                <w:rFonts w:cs="Arial"/>
                <w:color w:val="000000" w:themeColor="text1"/>
                <w:szCs w:val="18"/>
                <w:lang w:eastAsia="zh-CN"/>
              </w:rPr>
              <w:t>2. Support dynamic on/off indication of the configured UL muting symbols by TDRA field in DCI for DG-PUSCH and Type-2 CG PUSCH</w:t>
            </w:r>
          </w:p>
          <w:p w14:paraId="1E04761C" w14:textId="77777777" w:rsidR="00C21FF8" w:rsidRPr="005977DE" w:rsidRDefault="00C21FF8" w:rsidP="00255277">
            <w:pPr>
              <w:pStyle w:val="TAL"/>
              <w:rPr>
                <w:rFonts w:cs="Arial"/>
                <w:color w:val="000000" w:themeColor="text1"/>
                <w:szCs w:val="18"/>
                <w:lang w:eastAsia="zh-CN"/>
              </w:rPr>
            </w:pPr>
            <w:r w:rsidRPr="005977DE">
              <w:rPr>
                <w:rFonts w:cs="Arial"/>
                <w:color w:val="000000" w:themeColor="text1"/>
                <w:szCs w:val="18"/>
                <w:lang w:eastAsia="zh-CN"/>
              </w:rPr>
              <w:t>3. Support semi-static determination of UL muting symbols for Type-1 CG PUSCH</w:t>
            </w:r>
          </w:p>
          <w:p w14:paraId="2C33CBF7" w14:textId="77777777" w:rsidR="00C21FF8" w:rsidRPr="005977DE" w:rsidRDefault="00C21FF8" w:rsidP="00255277">
            <w:pPr>
              <w:pStyle w:val="TAL"/>
              <w:rPr>
                <w:rFonts w:cs="Arial"/>
                <w:color w:val="000000" w:themeColor="text1"/>
                <w:szCs w:val="18"/>
                <w:lang w:eastAsia="zh-CN"/>
              </w:rPr>
            </w:pPr>
          </w:p>
          <w:p w14:paraId="5A249A9F" w14:textId="77777777" w:rsidR="00C21FF8" w:rsidRPr="008A64ED" w:rsidRDefault="00C21FF8" w:rsidP="00255277">
            <w:pPr>
              <w:pStyle w:val="TAL"/>
              <w:rPr>
                <w:rFonts w:cs="Arial"/>
                <w:color w:val="000000" w:themeColor="text1"/>
                <w:szCs w:val="18"/>
                <w:lang w:eastAsia="zh-CN"/>
              </w:rPr>
            </w:pPr>
            <w:r w:rsidRPr="005977DE">
              <w:rPr>
                <w:rFonts w:cs="Arial"/>
                <w:color w:val="000000" w:themeColor="text1"/>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CA213" w14:textId="77777777" w:rsidR="00C21FF8" w:rsidRPr="008A64ED" w:rsidRDefault="00C21FF8" w:rsidP="00255277">
            <w:pPr>
              <w:pStyle w:val="TAL"/>
              <w:rPr>
                <w:rFonts w:eastAsia="MS Mincho" w:cs="Arial"/>
                <w:color w:val="000000" w:themeColor="text1"/>
                <w:szCs w:val="18"/>
                <w:highlight w:val="yellow"/>
                <w:lang w:eastAsia="ja-JP"/>
              </w:rPr>
            </w:pPr>
            <w:r w:rsidRPr="005977DE">
              <w:rPr>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2845A" w14:textId="77777777" w:rsidR="00C21FF8" w:rsidRPr="008A64ED" w:rsidRDefault="00C21FF8" w:rsidP="00255277">
            <w:pPr>
              <w:pStyle w:val="TAL"/>
              <w:rPr>
                <w:rFonts w:eastAsia="MS Mincho" w:cs="Arial"/>
                <w:color w:val="000000" w:themeColor="text1"/>
                <w:szCs w:val="18"/>
                <w:lang w:eastAsia="ja-JP"/>
              </w:rPr>
            </w:pPr>
            <w:r w:rsidRPr="00A062D4">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C352E" w14:textId="77777777" w:rsidR="00C21FF8" w:rsidRPr="008A64ED" w:rsidRDefault="00C21FF8" w:rsidP="00255277">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1004C" w14:textId="77777777" w:rsidR="00C21FF8" w:rsidRPr="008A64ED" w:rsidRDefault="00C21FF8" w:rsidP="00255277">
            <w:pPr>
              <w:pStyle w:val="TAL"/>
              <w:rPr>
                <w:rFonts w:cs="Arial"/>
                <w:color w:val="000000"/>
                <w:szCs w:val="18"/>
                <w:lang w:eastAsia="zh-CN"/>
              </w:rPr>
            </w:pPr>
            <w:r w:rsidRPr="00A062D4">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5549A" w14:textId="77777777" w:rsidR="00C21FF8" w:rsidRPr="005977DE" w:rsidRDefault="00C21FF8" w:rsidP="00255277">
            <w:pPr>
              <w:pStyle w:val="TAL"/>
              <w:rPr>
                <w:rFonts w:eastAsia="MS Mincho" w:cs="Arial"/>
                <w:color w:val="000000" w:themeColor="text1"/>
                <w:szCs w:val="18"/>
                <w:highlight w:val="yellow"/>
                <w:lang w:eastAsia="ja-JP"/>
              </w:rPr>
            </w:pPr>
            <w:r w:rsidRPr="005977DE">
              <w:rPr>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B6E7C" w14:textId="77777777" w:rsidR="00C21FF8" w:rsidRPr="008A64ED" w:rsidRDefault="00C21FF8" w:rsidP="00255277">
            <w:pPr>
              <w:pStyle w:val="TAL"/>
              <w:rPr>
                <w:rFonts w:eastAsia="MS Mincho" w:cs="Arial"/>
                <w:color w:val="000000" w:themeColor="text1"/>
                <w:szCs w:val="18"/>
                <w:lang w:eastAsia="ja-JP"/>
              </w:rPr>
            </w:pPr>
            <w:r w:rsidRPr="00A062D4">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A8362" w14:textId="77777777" w:rsidR="00C21FF8" w:rsidRPr="008A64ED" w:rsidRDefault="00C21FF8" w:rsidP="00255277">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F1581" w14:textId="77777777" w:rsidR="00C21FF8" w:rsidRPr="008A64ED" w:rsidRDefault="00C21FF8" w:rsidP="00255277">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B39A" w14:textId="77777777" w:rsidR="00C21FF8" w:rsidRPr="008A64ED" w:rsidRDefault="00C21FF8" w:rsidP="0025527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F0E8F" w14:textId="77777777" w:rsidR="00C21FF8" w:rsidRPr="008A64ED" w:rsidRDefault="00C21FF8" w:rsidP="00255277">
            <w:pPr>
              <w:pStyle w:val="TAL"/>
              <w:rPr>
                <w:rFonts w:cs="Arial"/>
                <w:color w:val="000000" w:themeColor="text1"/>
                <w:szCs w:val="18"/>
                <w:lang w:eastAsia="ja-JP"/>
              </w:rPr>
            </w:pPr>
            <w:r w:rsidRPr="00A062D4">
              <w:t>Optional with capability signalling</w:t>
            </w:r>
          </w:p>
        </w:tc>
      </w:tr>
      <w:tr w:rsidR="00C21FF8" w:rsidRPr="008A64ED" w14:paraId="3BFD0FCD" w14:textId="77777777" w:rsidTr="002552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134E06"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51B0A" w14:textId="77777777" w:rsidR="00C21FF8" w:rsidRPr="008A64ED"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B26D2" w14:textId="77777777" w:rsidR="00C21FF8" w:rsidRPr="008A64ED" w:rsidRDefault="00C21FF8" w:rsidP="00255277">
            <w:pPr>
              <w:pStyle w:val="TAL"/>
              <w:rPr>
                <w:rFonts w:cs="Arial"/>
                <w:color w:val="000000" w:themeColor="text1"/>
                <w:szCs w:val="18"/>
                <w:lang w:eastAsia="zh-CN"/>
              </w:rPr>
            </w:pPr>
            <w:r w:rsidRPr="00F52C3F">
              <w:rPr>
                <w:rFonts w:cs="Arial"/>
                <w:color w:val="000000" w:themeColor="text1"/>
                <w:szCs w:val="18"/>
                <w:lang w:eastAsia="zh-CN"/>
              </w:rPr>
              <w:t xml:space="preserve">L1 CLI-RSSI measurement and </w:t>
            </w:r>
            <w:r w:rsidRPr="00F52C3F">
              <w:rPr>
                <w:rFonts w:cs="Arial"/>
                <w:color w:val="000000" w:themeColor="text1"/>
                <w:szCs w:val="18"/>
                <w:highlight w:val="yellow"/>
                <w:lang w:eastAsia="zh-CN"/>
              </w:rPr>
              <w:t>[aperiodic]</w:t>
            </w:r>
            <w:r w:rsidRPr="00F52C3F">
              <w:rPr>
                <w:rFonts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D3E79" w14:textId="77777777" w:rsidR="00C21FF8" w:rsidRPr="00F52C3F" w:rsidRDefault="00C21FF8" w:rsidP="00255277">
            <w:pPr>
              <w:pStyle w:val="TAL"/>
              <w:rPr>
                <w:rFonts w:cs="Arial"/>
                <w:color w:val="000000" w:themeColor="text1"/>
                <w:szCs w:val="18"/>
                <w:lang w:eastAsia="zh-CN"/>
              </w:rPr>
            </w:pPr>
            <w:r w:rsidRPr="00F52C3F">
              <w:rPr>
                <w:rFonts w:cs="Arial"/>
                <w:color w:val="000000" w:themeColor="text1"/>
                <w:szCs w:val="18"/>
                <w:lang w:eastAsia="zh-CN"/>
              </w:rPr>
              <w:t xml:space="preserve">1. Aperiodic L1 CLI-RSSI reporting on PUSCH </w:t>
            </w:r>
            <w:r w:rsidRPr="00F52C3F">
              <w:rPr>
                <w:rFonts w:cs="Arial"/>
                <w:color w:val="000000" w:themeColor="text1"/>
                <w:szCs w:val="18"/>
                <w:highlight w:val="yellow"/>
                <w:lang w:eastAsia="zh-CN"/>
              </w:rPr>
              <w:t>[and periodic L1 CLI-RSSI reporting on PUCCH]</w:t>
            </w:r>
          </w:p>
          <w:p w14:paraId="47B28F48" w14:textId="77777777" w:rsidR="00C21FF8" w:rsidRPr="00F52C3F" w:rsidRDefault="00C21FF8" w:rsidP="00255277">
            <w:pPr>
              <w:pStyle w:val="TAL"/>
              <w:rPr>
                <w:rFonts w:cs="Arial"/>
                <w:color w:val="000000" w:themeColor="text1"/>
                <w:szCs w:val="18"/>
                <w:lang w:eastAsia="zh-CN"/>
              </w:rPr>
            </w:pPr>
            <w:r w:rsidRPr="00F52C3F">
              <w:rPr>
                <w:rFonts w:cs="Arial"/>
                <w:color w:val="000000" w:themeColor="text1"/>
                <w:szCs w:val="18"/>
                <w:lang w:eastAsia="zh-CN"/>
              </w:rPr>
              <w:t>2. Support of CLI-RSSI measurement resource configured in one UL subband only, in one DL subband only, or across two DL subbands only.</w:t>
            </w:r>
          </w:p>
          <w:p w14:paraId="282FA981" w14:textId="77777777" w:rsidR="00C21FF8" w:rsidRPr="00F52C3F" w:rsidRDefault="00C21FF8" w:rsidP="00255277">
            <w:pPr>
              <w:pStyle w:val="TAL"/>
              <w:rPr>
                <w:rFonts w:cs="Arial"/>
                <w:color w:val="000000" w:themeColor="text1"/>
                <w:szCs w:val="18"/>
                <w:lang w:eastAsia="zh-CN"/>
              </w:rPr>
            </w:pPr>
            <w:r w:rsidRPr="00F52C3F">
              <w:rPr>
                <w:rFonts w:cs="Arial"/>
                <w:color w:val="000000" w:themeColor="text1"/>
                <w:szCs w:val="18"/>
                <w:lang w:eastAsia="zh-CN"/>
              </w:rPr>
              <w:t xml:space="preserve">3. </w:t>
            </w:r>
            <w:r w:rsidRPr="00F52C3F">
              <w:rPr>
                <w:rFonts w:cs="Arial"/>
                <w:color w:val="000000" w:themeColor="text1"/>
                <w:szCs w:val="18"/>
                <w:highlight w:val="yellow"/>
                <w:lang w:eastAsia="zh-CN"/>
              </w:rPr>
              <w:t>[Periodic and]</w:t>
            </w:r>
            <w:r w:rsidRPr="00F52C3F">
              <w:rPr>
                <w:rFonts w:cs="Arial"/>
                <w:color w:val="000000" w:themeColor="text1"/>
                <w:szCs w:val="18"/>
                <w:lang w:eastAsia="zh-CN"/>
              </w:rPr>
              <w:t xml:space="preserve"> aperiodic CLI-RSSI measurement resource</w:t>
            </w:r>
          </w:p>
          <w:p w14:paraId="4786865D" w14:textId="77777777" w:rsidR="00C21FF8" w:rsidRPr="00F52C3F" w:rsidRDefault="00C21FF8" w:rsidP="00255277">
            <w:pPr>
              <w:pStyle w:val="TAL"/>
              <w:rPr>
                <w:rFonts w:cs="Arial"/>
                <w:color w:val="000000" w:themeColor="text1"/>
                <w:szCs w:val="18"/>
                <w:lang w:eastAsia="zh-CN"/>
              </w:rPr>
            </w:pPr>
          </w:p>
          <w:p w14:paraId="0EDD8916" w14:textId="77777777" w:rsidR="00C21FF8" w:rsidRPr="00F52C3F" w:rsidRDefault="00C21FF8" w:rsidP="00255277">
            <w:pPr>
              <w:pStyle w:val="TAL"/>
              <w:rPr>
                <w:rFonts w:cs="Arial"/>
                <w:color w:val="000000" w:themeColor="text1"/>
                <w:szCs w:val="18"/>
                <w:lang w:eastAsia="zh-CN"/>
              </w:rPr>
            </w:pPr>
          </w:p>
          <w:p w14:paraId="63E0C8A9" w14:textId="77777777" w:rsidR="00C21FF8" w:rsidRPr="00F52C3F" w:rsidRDefault="00C21FF8" w:rsidP="00255277">
            <w:pPr>
              <w:pStyle w:val="TAL"/>
              <w:rPr>
                <w:rFonts w:cs="Arial"/>
                <w:color w:val="000000" w:themeColor="text1"/>
                <w:szCs w:val="18"/>
                <w:highlight w:val="yellow"/>
                <w:lang w:eastAsia="zh-CN"/>
              </w:rPr>
            </w:pPr>
            <w:r w:rsidRPr="00F52C3F">
              <w:rPr>
                <w:rFonts w:cs="Arial"/>
                <w:color w:val="000000" w:themeColor="text1"/>
                <w:szCs w:val="18"/>
                <w:highlight w:val="yellow"/>
                <w:lang w:eastAsia="zh-CN"/>
              </w:rPr>
              <w:t>FFS: whether each of components within brackets is separate FG or require reporting</w:t>
            </w:r>
          </w:p>
          <w:p w14:paraId="417EFA06" w14:textId="77777777" w:rsidR="00C21FF8" w:rsidRPr="008A64ED" w:rsidRDefault="00C21FF8" w:rsidP="00255277">
            <w:pPr>
              <w:pStyle w:val="TAL"/>
              <w:rPr>
                <w:rFonts w:cs="Arial"/>
                <w:color w:val="000000" w:themeColor="text1"/>
                <w:szCs w:val="18"/>
                <w:lang w:eastAsia="zh-CN"/>
              </w:rPr>
            </w:pPr>
            <w:r w:rsidRPr="00F52C3F">
              <w:rPr>
                <w:rFonts w:cs="Arial"/>
                <w:color w:val="000000" w:themeColor="text1"/>
                <w:szCs w:val="18"/>
                <w:highlight w:val="yellow"/>
                <w:lang w:eastAsia="zh-CN"/>
              </w:rPr>
              <w:t>FFS: other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A90F8" w14:textId="77777777" w:rsidR="00C21FF8" w:rsidRPr="008A64ED" w:rsidRDefault="00C21FF8" w:rsidP="00255277">
            <w:pPr>
              <w:pStyle w:val="TAL"/>
              <w:rPr>
                <w:rFonts w:eastAsia="MS Mincho" w:cs="Arial"/>
                <w:color w:val="000000" w:themeColor="text1"/>
                <w:szCs w:val="18"/>
                <w:highlight w:val="yellow"/>
                <w:lang w:eastAsia="ja-JP"/>
              </w:rPr>
            </w:pPr>
            <w:r>
              <w:rPr>
                <w:rFonts w:eastAsia="MS Mincho"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85D4D" w14:textId="77777777" w:rsidR="00C21FF8" w:rsidRPr="008A64ED"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01955" w14:textId="77777777" w:rsidR="00C21FF8" w:rsidRPr="008A64ED"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89ADC" w14:textId="77777777" w:rsidR="00C21FF8" w:rsidRPr="008A64ED" w:rsidRDefault="00C21FF8" w:rsidP="00255277">
            <w:pPr>
              <w:pStyle w:val="TAL"/>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9C09E" w14:textId="77777777" w:rsidR="00C21FF8" w:rsidRPr="008A64ED" w:rsidRDefault="00C21FF8" w:rsidP="00255277">
            <w:pPr>
              <w:pStyle w:val="TAL"/>
              <w:rPr>
                <w:rFonts w:eastAsia="MS Mincho" w:cs="Arial"/>
                <w:color w:val="000000" w:themeColor="text1"/>
                <w:szCs w:val="18"/>
                <w:highlight w:val="yellow"/>
                <w:lang w:eastAsia="ja-JP"/>
              </w:rPr>
            </w:pPr>
            <w:r w:rsidRPr="008A64ED">
              <w:rPr>
                <w:rFonts w:eastAsia="MS Mincho" w:cs="Arial"/>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F26F1"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5D893" w14:textId="77777777" w:rsidR="00C21FF8" w:rsidRPr="008A64ED" w:rsidRDefault="00C21FF8" w:rsidP="00255277">
            <w:pPr>
              <w:pStyle w:val="TAL"/>
              <w:rPr>
                <w:rFonts w:eastAsia="MS Mincho" w:cs="Arial"/>
                <w:color w:val="000000" w:themeColor="text1"/>
                <w:szCs w:val="18"/>
                <w:lang w:eastAsia="ja-JP"/>
              </w:rPr>
            </w:pPr>
            <w:r w:rsidRPr="00F52C3F">
              <w:rPr>
                <w:rFonts w:eastAsia="MS Mincho" w:cs="Arial" w:hint="eastAsia"/>
                <w:color w:val="000000" w:themeColor="text1"/>
                <w:szCs w:val="18"/>
                <w:highlight w:val="yellow"/>
                <w:lang w:eastAsia="ja-JP"/>
              </w:rPr>
              <w:t>[</w:t>
            </w:r>
            <w:r w:rsidRPr="00F52C3F">
              <w:rPr>
                <w:rFonts w:eastAsia="MS Mincho" w:cs="Arial"/>
                <w:color w:val="000000" w:themeColor="text1"/>
                <w:szCs w:val="18"/>
                <w:highlight w:val="yellow"/>
                <w:lang w:eastAsia="ja-JP"/>
              </w:rPr>
              <w:t>n/a</w:t>
            </w:r>
            <w:r w:rsidRPr="00F52C3F">
              <w:rPr>
                <w:rFonts w:eastAsia="MS Mincho"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23DE5" w14:textId="77777777" w:rsidR="00C21FF8" w:rsidRPr="008A64ED" w:rsidRDefault="00C21FF8" w:rsidP="00255277">
            <w:pPr>
              <w:pStyle w:val="TAL"/>
              <w:rPr>
                <w:rFonts w:eastAsia="MS Mincho" w:cs="Arial"/>
                <w:color w:val="000000" w:themeColor="text1"/>
                <w:szCs w:val="18"/>
                <w:lang w:eastAsia="ja-JP"/>
              </w:rPr>
            </w:pPr>
            <w:r w:rsidRPr="00F52C3F">
              <w:rPr>
                <w:rFonts w:eastAsia="MS Mincho" w:cs="Arial" w:hint="eastAsia"/>
                <w:color w:val="000000" w:themeColor="text1"/>
                <w:szCs w:val="18"/>
                <w:highlight w:val="yellow"/>
                <w:lang w:eastAsia="ja-JP"/>
              </w:rPr>
              <w:t>[</w:t>
            </w:r>
            <w:r w:rsidRPr="00F52C3F">
              <w:rPr>
                <w:rFonts w:eastAsia="MS Mincho" w:cs="Arial"/>
                <w:color w:val="000000" w:themeColor="text1"/>
                <w:szCs w:val="18"/>
                <w:highlight w:val="yellow"/>
                <w:lang w:eastAsia="ja-JP"/>
              </w:rPr>
              <w:t>n/a</w:t>
            </w:r>
            <w:r w:rsidRPr="00F52C3F">
              <w:rPr>
                <w:rFonts w:eastAsia="MS Mincho"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D4067" w14:textId="77777777" w:rsidR="00C21FF8" w:rsidRPr="008A64ED" w:rsidRDefault="00C21FF8" w:rsidP="0025527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C6A76" w14:textId="77777777" w:rsidR="00C21FF8" w:rsidRPr="008A64ED" w:rsidRDefault="00C21FF8" w:rsidP="00255277">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C21FF8" w:rsidRPr="00F52C3F" w14:paraId="03E68503" w14:textId="77777777" w:rsidTr="002552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540AA1"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8B68E" w14:textId="77777777" w:rsidR="00C21FF8" w:rsidRPr="008A64ED"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026FF" w14:textId="77777777" w:rsidR="00C21FF8" w:rsidRPr="008A64ED" w:rsidRDefault="00C21FF8" w:rsidP="00255277">
            <w:pPr>
              <w:pStyle w:val="TAL"/>
              <w:rPr>
                <w:rFonts w:cs="Arial"/>
                <w:color w:val="000000" w:themeColor="text1"/>
                <w:szCs w:val="18"/>
                <w:lang w:eastAsia="zh-CN"/>
              </w:rPr>
            </w:pPr>
            <w:r w:rsidRPr="00F52C3F">
              <w:rPr>
                <w:rFonts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4F46E" w14:textId="77777777" w:rsidR="00C21FF8" w:rsidRPr="00F52C3F" w:rsidRDefault="00C21FF8" w:rsidP="00255277">
            <w:pPr>
              <w:pStyle w:val="TAL"/>
              <w:rPr>
                <w:rFonts w:eastAsia="MS Mincho" w:cs="Arial"/>
                <w:color w:val="000000" w:themeColor="text1"/>
                <w:szCs w:val="18"/>
                <w:lang w:eastAsia="ja-JP"/>
              </w:rPr>
            </w:pPr>
            <w:r w:rsidRPr="00F52C3F">
              <w:rPr>
                <w:rFonts w:eastAsia="MS Mincho" w:cs="Arial"/>
                <w:color w:val="000000" w:themeColor="text1"/>
                <w:szCs w:val="18"/>
                <w:lang w:eastAsia="ja-JP"/>
              </w:rPr>
              <w:t xml:space="preserve">1. Aperiodic L1 SRS-RSRP reporting on PUSCH, and </w:t>
            </w:r>
            <w:r w:rsidRPr="00F52C3F">
              <w:rPr>
                <w:rFonts w:eastAsia="MS Mincho" w:cs="Arial"/>
                <w:color w:val="000000" w:themeColor="text1"/>
                <w:szCs w:val="18"/>
                <w:highlight w:val="yellow"/>
                <w:lang w:eastAsia="ja-JP"/>
              </w:rPr>
              <w:t>[periodic and]</w:t>
            </w:r>
            <w:r w:rsidRPr="00F52C3F">
              <w:rPr>
                <w:rFonts w:eastAsia="MS Mincho" w:cs="Arial"/>
                <w:color w:val="000000" w:themeColor="text1"/>
                <w:szCs w:val="18"/>
                <w:lang w:eastAsia="ja-JP"/>
              </w:rPr>
              <w:t xml:space="preserve"> aperiodic SRS-RSRP measurement resource</w:t>
            </w:r>
          </w:p>
          <w:p w14:paraId="1FF1FA1A" w14:textId="77777777" w:rsidR="00C21FF8" w:rsidRPr="00F52C3F" w:rsidRDefault="00C21FF8" w:rsidP="00255277">
            <w:pPr>
              <w:pStyle w:val="TAL"/>
              <w:rPr>
                <w:rFonts w:eastAsia="MS Mincho" w:cs="Arial"/>
                <w:color w:val="000000" w:themeColor="text1"/>
                <w:szCs w:val="18"/>
                <w:lang w:eastAsia="ja-JP"/>
              </w:rPr>
            </w:pPr>
          </w:p>
          <w:p w14:paraId="21147EA1" w14:textId="77777777" w:rsidR="00C21FF8" w:rsidRPr="00F52C3F" w:rsidRDefault="00C21FF8" w:rsidP="00255277">
            <w:pPr>
              <w:pStyle w:val="TAL"/>
              <w:rPr>
                <w:rFonts w:eastAsia="MS Mincho" w:cs="Arial"/>
                <w:color w:val="000000" w:themeColor="text1"/>
                <w:szCs w:val="18"/>
                <w:highlight w:val="yellow"/>
                <w:lang w:eastAsia="ja-JP"/>
              </w:rPr>
            </w:pPr>
            <w:r w:rsidRPr="00F52C3F">
              <w:rPr>
                <w:rFonts w:eastAsia="MS Mincho" w:cs="Arial"/>
                <w:color w:val="000000" w:themeColor="text1"/>
                <w:szCs w:val="18"/>
                <w:highlight w:val="yellow"/>
                <w:lang w:eastAsia="ja-JP"/>
              </w:rPr>
              <w:t>FFS: whether each of components within brackets is separate FG or require reporting</w:t>
            </w:r>
          </w:p>
          <w:p w14:paraId="2A4AAF65" w14:textId="77777777" w:rsidR="00C21FF8" w:rsidRPr="00F52C3F" w:rsidRDefault="00C21FF8" w:rsidP="00255277">
            <w:pPr>
              <w:pStyle w:val="TAL"/>
              <w:rPr>
                <w:rFonts w:eastAsia="MS Mincho" w:cs="Arial"/>
                <w:color w:val="000000" w:themeColor="text1"/>
                <w:szCs w:val="18"/>
                <w:lang w:eastAsia="ja-JP"/>
              </w:rPr>
            </w:pPr>
            <w:r w:rsidRPr="00F52C3F">
              <w:rPr>
                <w:rFonts w:eastAsia="MS Mincho" w:cs="Arial"/>
                <w:color w:val="000000" w:themeColor="text1"/>
                <w:szCs w:val="18"/>
                <w:highlight w:val="yellow"/>
                <w:lang w:eastAsia="ja-JP"/>
              </w:rPr>
              <w:t>FFS: other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7856B" w14:textId="77777777" w:rsidR="00C21FF8" w:rsidRPr="008A64ED" w:rsidRDefault="00C21FF8" w:rsidP="00255277">
            <w:pPr>
              <w:pStyle w:val="TAL"/>
              <w:rPr>
                <w:rFonts w:eastAsia="MS Mincho" w:cs="Arial"/>
                <w:color w:val="000000" w:themeColor="text1"/>
                <w:szCs w:val="18"/>
                <w:highlight w:val="yellow"/>
                <w:lang w:eastAsia="ja-JP"/>
              </w:rPr>
            </w:pPr>
            <w:r>
              <w:rPr>
                <w:rFonts w:eastAsia="MS Mincho"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6178B" w14:textId="77777777" w:rsidR="00C21FF8" w:rsidRPr="008A64ED"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1CF6B" w14:textId="77777777" w:rsidR="00C21FF8" w:rsidRPr="008A64ED"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EFDE2" w14:textId="77777777" w:rsidR="00C21FF8" w:rsidRPr="008A64ED" w:rsidRDefault="00C21FF8" w:rsidP="00255277">
            <w:pPr>
              <w:pStyle w:val="TAL"/>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EB8EC" w14:textId="77777777" w:rsidR="00C21FF8" w:rsidRPr="008A64ED" w:rsidRDefault="00C21FF8" w:rsidP="00255277">
            <w:pPr>
              <w:pStyle w:val="TAL"/>
              <w:rPr>
                <w:rFonts w:eastAsia="MS Mincho" w:cs="Arial"/>
                <w:color w:val="000000" w:themeColor="text1"/>
                <w:szCs w:val="18"/>
                <w:highlight w:val="yellow"/>
                <w:lang w:eastAsia="ja-JP"/>
              </w:rPr>
            </w:pPr>
            <w:r>
              <w:rPr>
                <w:rFonts w:eastAsia="MS Mincho" w:cs="Arial" w:hint="eastAsia"/>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8E5EA" w14:textId="77777777" w:rsidR="00C21FF8" w:rsidRPr="008A64ED"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913FA" w14:textId="77777777" w:rsidR="00C21FF8" w:rsidRPr="008A64ED"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05316" w14:textId="77777777" w:rsidR="00C21FF8" w:rsidRPr="008A64ED"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030CF" w14:textId="77777777" w:rsidR="00C21FF8" w:rsidRPr="008A64ED" w:rsidRDefault="00C21FF8" w:rsidP="0025527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D496C" w14:textId="77777777" w:rsidR="00C21FF8" w:rsidRPr="00F52C3F"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C21FF8" w14:paraId="72CA6A4A" w14:textId="77777777" w:rsidTr="002552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897039"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31405" w14:textId="77777777" w:rsidR="00C21FF8"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F16F" w14:textId="77777777" w:rsidR="00C21FF8" w:rsidRPr="00F52C3F" w:rsidRDefault="00C21FF8" w:rsidP="00255277">
            <w:pPr>
              <w:pStyle w:val="TAL"/>
              <w:rPr>
                <w:rFonts w:cs="Arial"/>
                <w:color w:val="000000" w:themeColor="text1"/>
                <w:szCs w:val="18"/>
                <w:lang w:eastAsia="zh-CN"/>
              </w:rPr>
            </w:pPr>
            <w:r w:rsidRPr="00F52C3F">
              <w:rPr>
                <w:rFonts w:cs="Arial"/>
                <w:color w:val="000000" w:themeColor="text1"/>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22591" w14:textId="77777777" w:rsidR="00C21FF8" w:rsidRPr="00F52C3F" w:rsidRDefault="00C21FF8" w:rsidP="00255277">
            <w:pPr>
              <w:rPr>
                <w:rFonts w:ascii="Arial" w:eastAsia="MS Mincho" w:hAnsi="Arial" w:cs="Arial"/>
                <w:color w:val="000000" w:themeColor="text1"/>
                <w:sz w:val="18"/>
                <w:szCs w:val="18"/>
              </w:rPr>
            </w:pPr>
            <w:r w:rsidRPr="00F52C3F">
              <w:rPr>
                <w:rFonts w:ascii="Arial" w:eastAsia="MS Mincho" w:hAnsi="Arial" w:cs="Arial"/>
                <w:color w:val="000000" w:themeColor="text1"/>
                <w:sz w:val="18"/>
                <w:szCs w:val="18"/>
              </w:rPr>
              <w:t>1. Support of FDMed reception of DL signals/channels and L1 SRS-RSRP measurement resource</w:t>
            </w:r>
          </w:p>
          <w:p w14:paraId="75B7D110" w14:textId="77777777" w:rsidR="00C21FF8" w:rsidRPr="00F52C3F" w:rsidRDefault="00C21FF8" w:rsidP="0025527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C4528" w14:textId="77777777" w:rsidR="00C21FF8" w:rsidRPr="00F52C3F" w:rsidRDefault="00C21FF8" w:rsidP="00255277">
            <w:pPr>
              <w:pStyle w:val="TAL"/>
              <w:rPr>
                <w:rFonts w:eastAsia="MS Mincho" w:cs="Arial"/>
                <w:color w:val="000000" w:themeColor="text1"/>
                <w:szCs w:val="18"/>
                <w:lang w:eastAsia="ja-JP"/>
              </w:rPr>
            </w:pPr>
            <w:r w:rsidRPr="00F52C3F">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5CA33" w14:textId="77777777" w:rsidR="00C21FF8"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AE8FC" w14:textId="77777777" w:rsidR="00C21FF8"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8D8F2" w14:textId="77777777" w:rsidR="00C21FF8" w:rsidRPr="00F52C3F" w:rsidRDefault="00C21FF8" w:rsidP="00255277">
            <w:pPr>
              <w:pStyle w:val="TAL"/>
              <w:rPr>
                <w:rFonts w:cs="Arial"/>
                <w:color w:val="000000"/>
                <w:szCs w:val="18"/>
                <w:highlight w:val="yellow"/>
                <w:lang w:eastAsia="zh-CN"/>
              </w:rPr>
            </w:pPr>
            <w:r w:rsidRPr="00F52C3F">
              <w:rPr>
                <w:rFonts w:cs="Arial"/>
                <w:color w:val="000000"/>
                <w:szCs w:val="18"/>
                <w:lang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7AE1B" w14:textId="77777777" w:rsidR="00C21FF8" w:rsidRDefault="00C21FF8" w:rsidP="00255277">
            <w:pPr>
              <w:pStyle w:val="TAL"/>
              <w:rPr>
                <w:rFonts w:eastAsia="MS Mincho" w:cs="Arial"/>
                <w:color w:val="000000" w:themeColor="text1"/>
                <w:szCs w:val="18"/>
                <w:highlight w:val="yellow"/>
                <w:lang w:eastAsia="ja-JP"/>
              </w:rPr>
            </w:pPr>
            <w:r>
              <w:rPr>
                <w:rFonts w:eastAsia="MS Mincho" w:cs="Arial" w:hint="eastAsia"/>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F14C1" w14:textId="77777777" w:rsidR="00C21FF8"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C0CE1" w14:textId="77777777" w:rsidR="00C21FF8"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C244" w14:textId="77777777" w:rsidR="00C21FF8"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7A330" w14:textId="77777777" w:rsidR="00C21FF8" w:rsidRPr="008A64ED" w:rsidRDefault="00C21FF8" w:rsidP="0025527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C4545" w14:textId="77777777" w:rsidR="00C21FF8" w:rsidRDefault="00C21FF8" w:rsidP="00255277">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C21FF8" w14:paraId="0FE5259A" w14:textId="77777777" w:rsidTr="002552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C8D65" w14:textId="77777777" w:rsidR="00C21FF8" w:rsidRPr="008A64ED" w:rsidRDefault="00C21FF8" w:rsidP="00255277">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946EA" w14:textId="77777777" w:rsidR="00C21FF8" w:rsidRDefault="00C21FF8" w:rsidP="00255277">
            <w:pPr>
              <w:pStyle w:val="TAL"/>
              <w:rPr>
                <w:rFonts w:eastAsia="MS Mincho" w:cs="Arial"/>
                <w:color w:val="000000" w:themeColor="text1"/>
                <w:szCs w:val="18"/>
                <w:lang w:eastAsia="ja-JP"/>
              </w:rPr>
            </w:pPr>
            <w:r w:rsidRPr="00F42258">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25614" w14:textId="77777777" w:rsidR="00C21FF8" w:rsidRPr="00F52C3F" w:rsidRDefault="00C21FF8" w:rsidP="00255277">
            <w:pPr>
              <w:pStyle w:val="TAL"/>
              <w:rPr>
                <w:rFonts w:cs="Arial"/>
                <w:color w:val="000000" w:themeColor="text1"/>
                <w:szCs w:val="18"/>
                <w:lang w:eastAsia="zh-CN"/>
              </w:rPr>
            </w:pPr>
            <w:r w:rsidRPr="00F42258">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CF34B" w14:textId="77777777" w:rsidR="00C21FF8" w:rsidRPr="00F52C3F" w:rsidRDefault="00C21FF8" w:rsidP="00255277">
            <w:pPr>
              <w:rPr>
                <w:rFonts w:ascii="Arial" w:eastAsia="MS Mincho" w:hAnsi="Arial" w:cs="Arial"/>
                <w:color w:val="000000" w:themeColor="text1"/>
                <w:sz w:val="18"/>
                <w:szCs w:val="18"/>
              </w:rPr>
            </w:pPr>
            <w:r w:rsidRPr="00F52C3F">
              <w:rPr>
                <w:rFonts w:ascii="Arial" w:eastAsia="MS Mincho" w:hAnsi="Arial" w:cs="Arial"/>
                <w:color w:val="000000" w:themeColor="text1"/>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E364C" w14:textId="77777777" w:rsidR="00C21FF8" w:rsidRPr="00F52C3F" w:rsidRDefault="00C21FF8" w:rsidP="00255277">
            <w:pPr>
              <w:pStyle w:val="TAL"/>
              <w:rPr>
                <w:rFonts w:eastAsia="MS Mincho" w:cs="Arial"/>
                <w:color w:val="000000" w:themeColor="text1"/>
                <w:szCs w:val="18"/>
                <w:lang w:eastAsia="ja-JP"/>
              </w:rPr>
            </w:pPr>
            <w:r w:rsidRPr="00F52C3F">
              <w:rPr>
                <w:rFonts w:eastAsia="MS Mincho" w:cs="Arial" w:hint="eastAsia"/>
                <w:color w:val="000000" w:themeColor="text1"/>
                <w:szCs w:val="18"/>
                <w:highlight w:val="yellow"/>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5E857" w14:textId="77777777" w:rsidR="00C21FF8" w:rsidRDefault="00C21FF8" w:rsidP="00255277">
            <w:pPr>
              <w:pStyle w:val="TAL"/>
              <w:rPr>
                <w:rFonts w:eastAsia="MS Mincho" w:cs="Arial"/>
                <w:color w:val="000000" w:themeColor="text1"/>
                <w:szCs w:val="18"/>
                <w:lang w:eastAsia="ja-JP"/>
              </w:rPr>
            </w:pPr>
            <w:r w:rsidRPr="005B3FEE">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F0635" w14:textId="77777777" w:rsidR="00C21FF8" w:rsidRDefault="00C21FF8" w:rsidP="00255277">
            <w:pPr>
              <w:pStyle w:val="TAL"/>
              <w:rPr>
                <w:rFonts w:eastAsia="MS Mincho" w:cs="Arial"/>
                <w:color w:val="000000" w:themeColor="text1"/>
                <w:szCs w:val="18"/>
                <w:lang w:eastAsia="ja-JP"/>
              </w:rPr>
            </w:pPr>
            <w:r w:rsidRPr="005B3FE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DE65D" w14:textId="77777777" w:rsidR="00C21FF8" w:rsidRPr="00F52C3F" w:rsidRDefault="00C21FF8" w:rsidP="00255277">
            <w:pPr>
              <w:pStyle w:val="TAL"/>
              <w:rPr>
                <w:rFonts w:cs="Arial"/>
                <w:color w:val="000000"/>
                <w:szCs w:val="18"/>
                <w:lang w:eastAsia="zh-CN"/>
              </w:rPr>
            </w:pPr>
            <w:r w:rsidRPr="005B3FEE">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B3FB9" w14:textId="77777777" w:rsidR="00C21FF8" w:rsidRPr="005977DE" w:rsidRDefault="00C21FF8" w:rsidP="00255277">
            <w:pPr>
              <w:pStyle w:val="TAL"/>
              <w:rPr>
                <w:rFonts w:eastAsia="MS Mincho" w:cs="Arial"/>
                <w:color w:val="000000" w:themeColor="text1"/>
                <w:szCs w:val="18"/>
                <w:highlight w:val="yellow"/>
                <w:lang w:eastAsia="ja-JP"/>
              </w:rPr>
            </w:pPr>
            <w:r w:rsidRPr="005977DE">
              <w:rPr>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700D" w14:textId="77777777" w:rsidR="00C21FF8" w:rsidRDefault="00C21FF8" w:rsidP="00255277">
            <w:pPr>
              <w:pStyle w:val="TAL"/>
              <w:rPr>
                <w:rFonts w:eastAsia="MS Mincho" w:cs="Arial"/>
                <w:color w:val="000000" w:themeColor="text1"/>
                <w:szCs w:val="18"/>
                <w:lang w:eastAsia="ja-JP"/>
              </w:rPr>
            </w:pPr>
            <w:r w:rsidRPr="00146F03">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F8661" w14:textId="77777777" w:rsidR="00C21FF8" w:rsidRDefault="00C21FF8" w:rsidP="00255277">
            <w:pPr>
              <w:pStyle w:val="TAL"/>
              <w:rPr>
                <w:rFonts w:eastAsia="MS Mincho"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3010A" w14:textId="77777777" w:rsidR="00C21FF8" w:rsidRDefault="00C21FF8" w:rsidP="00255277">
            <w:pPr>
              <w:pStyle w:val="TAL"/>
              <w:rPr>
                <w:rFonts w:eastAsia="MS Mincho"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BD99D" w14:textId="77777777" w:rsidR="00C21FF8" w:rsidRPr="008A64ED" w:rsidRDefault="00C21FF8" w:rsidP="0025527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834FB" w14:textId="77777777" w:rsidR="00C21FF8" w:rsidRDefault="00C21FF8" w:rsidP="00255277">
            <w:pPr>
              <w:pStyle w:val="TAL"/>
              <w:rPr>
                <w:rFonts w:eastAsia="MS Mincho" w:cs="Arial"/>
                <w:color w:val="000000" w:themeColor="text1"/>
                <w:szCs w:val="18"/>
                <w:lang w:eastAsia="ja-JP"/>
              </w:rPr>
            </w:pPr>
            <w:r w:rsidRPr="00146F03">
              <w:t>Optional with capability signalling</w:t>
            </w:r>
          </w:p>
        </w:tc>
      </w:tr>
    </w:tbl>
    <w:p w14:paraId="3ABA74C0" w14:textId="77777777" w:rsidR="00C21FF8" w:rsidRPr="00AC6AF3" w:rsidRDefault="00C21FF8" w:rsidP="05E9F06E">
      <w:pPr>
        <w:overflowPunct/>
        <w:autoSpaceDE/>
        <w:autoSpaceDN/>
        <w:adjustRightInd/>
        <w:textAlignment w:val="auto"/>
      </w:pPr>
    </w:p>
    <w:sectPr w:rsidR="00C21FF8" w:rsidRPr="00AC6AF3" w:rsidSect="00144C28">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C5C0A" w14:textId="77777777" w:rsidR="009533CB" w:rsidRDefault="009533CB">
      <w:r>
        <w:separator/>
      </w:r>
    </w:p>
  </w:endnote>
  <w:endnote w:type="continuationSeparator" w:id="0">
    <w:p w14:paraId="36049638" w14:textId="77777777" w:rsidR="009533CB" w:rsidRDefault="009533CB">
      <w:r>
        <w:continuationSeparator/>
      </w:r>
    </w:p>
  </w:endnote>
  <w:endnote w:type="continuationNotice" w:id="1">
    <w:p w14:paraId="4D070363" w14:textId="77777777" w:rsidR="009533CB" w:rsidRDefault="009533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17972" w14:textId="77777777" w:rsidR="009533CB" w:rsidRDefault="009533CB">
      <w:r>
        <w:separator/>
      </w:r>
    </w:p>
  </w:footnote>
  <w:footnote w:type="continuationSeparator" w:id="0">
    <w:p w14:paraId="35F06444" w14:textId="77777777" w:rsidR="009533CB" w:rsidRDefault="009533CB">
      <w:r>
        <w:continuationSeparator/>
      </w:r>
    </w:p>
  </w:footnote>
  <w:footnote w:type="continuationNotice" w:id="1">
    <w:p w14:paraId="49FF952A" w14:textId="77777777" w:rsidR="009533CB" w:rsidRDefault="009533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8370C"/>
    <w:multiLevelType w:val="hybridMultilevel"/>
    <w:tmpl w:val="0160FDE6"/>
    <w:lvl w:ilvl="0" w:tplc="1C845594">
      <w:start w:val="1"/>
      <w:numFmt w:val="bullet"/>
      <w:lvlText w:val=""/>
      <w:lvlJc w:val="left"/>
      <w:pPr>
        <w:ind w:left="1080" w:hanging="360"/>
      </w:pPr>
      <w:rPr>
        <w:rFonts w:ascii="Symbol" w:hAnsi="Symbol"/>
      </w:rPr>
    </w:lvl>
    <w:lvl w:ilvl="1" w:tplc="7C822438">
      <w:start w:val="1"/>
      <w:numFmt w:val="bullet"/>
      <w:lvlText w:val=""/>
      <w:lvlJc w:val="left"/>
      <w:pPr>
        <w:ind w:left="1080" w:hanging="360"/>
      </w:pPr>
      <w:rPr>
        <w:rFonts w:ascii="Symbol" w:hAnsi="Symbol"/>
      </w:rPr>
    </w:lvl>
    <w:lvl w:ilvl="2" w:tplc="F24E1B76">
      <w:start w:val="1"/>
      <w:numFmt w:val="bullet"/>
      <w:lvlText w:val=""/>
      <w:lvlJc w:val="left"/>
      <w:pPr>
        <w:ind w:left="1080" w:hanging="360"/>
      </w:pPr>
      <w:rPr>
        <w:rFonts w:ascii="Symbol" w:hAnsi="Symbol"/>
      </w:rPr>
    </w:lvl>
    <w:lvl w:ilvl="3" w:tplc="F1B42EE6">
      <w:start w:val="1"/>
      <w:numFmt w:val="bullet"/>
      <w:lvlText w:val=""/>
      <w:lvlJc w:val="left"/>
      <w:pPr>
        <w:ind w:left="1080" w:hanging="360"/>
      </w:pPr>
      <w:rPr>
        <w:rFonts w:ascii="Symbol" w:hAnsi="Symbol"/>
      </w:rPr>
    </w:lvl>
    <w:lvl w:ilvl="4" w:tplc="9B36EA72">
      <w:start w:val="1"/>
      <w:numFmt w:val="bullet"/>
      <w:lvlText w:val=""/>
      <w:lvlJc w:val="left"/>
      <w:pPr>
        <w:ind w:left="1080" w:hanging="360"/>
      </w:pPr>
      <w:rPr>
        <w:rFonts w:ascii="Symbol" w:hAnsi="Symbol"/>
      </w:rPr>
    </w:lvl>
    <w:lvl w:ilvl="5" w:tplc="B22248C6">
      <w:start w:val="1"/>
      <w:numFmt w:val="bullet"/>
      <w:lvlText w:val=""/>
      <w:lvlJc w:val="left"/>
      <w:pPr>
        <w:ind w:left="1080" w:hanging="360"/>
      </w:pPr>
      <w:rPr>
        <w:rFonts w:ascii="Symbol" w:hAnsi="Symbol"/>
      </w:rPr>
    </w:lvl>
    <w:lvl w:ilvl="6" w:tplc="2D84ABF4">
      <w:start w:val="1"/>
      <w:numFmt w:val="bullet"/>
      <w:lvlText w:val=""/>
      <w:lvlJc w:val="left"/>
      <w:pPr>
        <w:ind w:left="1080" w:hanging="360"/>
      </w:pPr>
      <w:rPr>
        <w:rFonts w:ascii="Symbol" w:hAnsi="Symbol"/>
      </w:rPr>
    </w:lvl>
    <w:lvl w:ilvl="7" w:tplc="3AB0BFE2">
      <w:start w:val="1"/>
      <w:numFmt w:val="bullet"/>
      <w:lvlText w:val=""/>
      <w:lvlJc w:val="left"/>
      <w:pPr>
        <w:ind w:left="1080" w:hanging="360"/>
      </w:pPr>
      <w:rPr>
        <w:rFonts w:ascii="Symbol" w:hAnsi="Symbol"/>
      </w:rPr>
    </w:lvl>
    <w:lvl w:ilvl="8" w:tplc="C06A23A6">
      <w:start w:val="1"/>
      <w:numFmt w:val="bullet"/>
      <w:lvlText w:val=""/>
      <w:lvlJc w:val="left"/>
      <w:pPr>
        <w:ind w:left="1080" w:hanging="360"/>
      </w:pPr>
      <w:rPr>
        <w:rFonts w:ascii="Symbol" w:hAnsi="Symbol"/>
      </w:rPr>
    </w:lvl>
  </w:abstractNum>
  <w:abstractNum w:abstractNumId="2"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E0704"/>
    <w:multiLevelType w:val="hybridMultilevel"/>
    <w:tmpl w:val="B7CC7CAA"/>
    <w:lvl w:ilvl="0" w:tplc="0D362856">
      <w:start w:val="1"/>
      <w:numFmt w:val="bullet"/>
      <w:lvlText w:val=""/>
      <w:lvlJc w:val="left"/>
      <w:pPr>
        <w:ind w:left="1080" w:hanging="360"/>
      </w:pPr>
      <w:rPr>
        <w:rFonts w:ascii="Symbol" w:hAnsi="Symbol"/>
      </w:rPr>
    </w:lvl>
    <w:lvl w:ilvl="1" w:tplc="E00A91FA">
      <w:start w:val="1"/>
      <w:numFmt w:val="bullet"/>
      <w:lvlText w:val=""/>
      <w:lvlJc w:val="left"/>
      <w:pPr>
        <w:ind w:left="1080" w:hanging="360"/>
      </w:pPr>
      <w:rPr>
        <w:rFonts w:ascii="Symbol" w:hAnsi="Symbol"/>
      </w:rPr>
    </w:lvl>
    <w:lvl w:ilvl="2" w:tplc="B666F5BA">
      <w:start w:val="1"/>
      <w:numFmt w:val="bullet"/>
      <w:lvlText w:val=""/>
      <w:lvlJc w:val="left"/>
      <w:pPr>
        <w:ind w:left="1080" w:hanging="360"/>
      </w:pPr>
      <w:rPr>
        <w:rFonts w:ascii="Symbol" w:hAnsi="Symbol"/>
      </w:rPr>
    </w:lvl>
    <w:lvl w:ilvl="3" w:tplc="6472E2F8">
      <w:start w:val="1"/>
      <w:numFmt w:val="bullet"/>
      <w:lvlText w:val=""/>
      <w:lvlJc w:val="left"/>
      <w:pPr>
        <w:ind w:left="1080" w:hanging="360"/>
      </w:pPr>
      <w:rPr>
        <w:rFonts w:ascii="Symbol" w:hAnsi="Symbol"/>
      </w:rPr>
    </w:lvl>
    <w:lvl w:ilvl="4" w:tplc="F20A3348">
      <w:start w:val="1"/>
      <w:numFmt w:val="bullet"/>
      <w:lvlText w:val=""/>
      <w:lvlJc w:val="left"/>
      <w:pPr>
        <w:ind w:left="1080" w:hanging="360"/>
      </w:pPr>
      <w:rPr>
        <w:rFonts w:ascii="Symbol" w:hAnsi="Symbol"/>
      </w:rPr>
    </w:lvl>
    <w:lvl w:ilvl="5" w:tplc="A5FC260E">
      <w:start w:val="1"/>
      <w:numFmt w:val="bullet"/>
      <w:lvlText w:val=""/>
      <w:lvlJc w:val="left"/>
      <w:pPr>
        <w:ind w:left="1080" w:hanging="360"/>
      </w:pPr>
      <w:rPr>
        <w:rFonts w:ascii="Symbol" w:hAnsi="Symbol"/>
      </w:rPr>
    </w:lvl>
    <w:lvl w:ilvl="6" w:tplc="3EB4DD08">
      <w:start w:val="1"/>
      <w:numFmt w:val="bullet"/>
      <w:lvlText w:val=""/>
      <w:lvlJc w:val="left"/>
      <w:pPr>
        <w:ind w:left="1080" w:hanging="360"/>
      </w:pPr>
      <w:rPr>
        <w:rFonts w:ascii="Symbol" w:hAnsi="Symbol"/>
      </w:rPr>
    </w:lvl>
    <w:lvl w:ilvl="7" w:tplc="2182E55A">
      <w:start w:val="1"/>
      <w:numFmt w:val="bullet"/>
      <w:lvlText w:val=""/>
      <w:lvlJc w:val="left"/>
      <w:pPr>
        <w:ind w:left="1080" w:hanging="360"/>
      </w:pPr>
      <w:rPr>
        <w:rFonts w:ascii="Symbol" w:hAnsi="Symbol"/>
      </w:rPr>
    </w:lvl>
    <w:lvl w:ilvl="8" w:tplc="2E3AB09E">
      <w:start w:val="1"/>
      <w:numFmt w:val="bullet"/>
      <w:lvlText w:val=""/>
      <w:lvlJc w:val="left"/>
      <w:pPr>
        <w:ind w:left="1080" w:hanging="360"/>
      </w:pPr>
      <w:rPr>
        <w:rFonts w:ascii="Symbol" w:hAnsi="Symbol"/>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7E5129"/>
    <w:multiLevelType w:val="hybridMultilevel"/>
    <w:tmpl w:val="B202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E2B4F"/>
    <w:multiLevelType w:val="hybridMultilevel"/>
    <w:tmpl w:val="791A7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D731F"/>
    <w:multiLevelType w:val="hybridMultilevel"/>
    <w:tmpl w:val="7FC8A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E734D"/>
    <w:multiLevelType w:val="hybridMultilevel"/>
    <w:tmpl w:val="3F3AF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1353E"/>
    <w:multiLevelType w:val="hybridMultilevel"/>
    <w:tmpl w:val="7ED6604A"/>
    <w:lvl w:ilvl="0" w:tplc="57688BB2">
      <w:start w:val="1"/>
      <w:numFmt w:val="bullet"/>
      <w:lvlText w:val=""/>
      <w:lvlJc w:val="left"/>
      <w:pPr>
        <w:ind w:left="1260" w:hanging="360"/>
      </w:pPr>
      <w:rPr>
        <w:rFonts w:ascii="Symbol" w:hAnsi="Symbol"/>
      </w:rPr>
    </w:lvl>
    <w:lvl w:ilvl="1" w:tplc="D53A9E84">
      <w:start w:val="1"/>
      <w:numFmt w:val="bullet"/>
      <w:lvlText w:val=""/>
      <w:lvlJc w:val="left"/>
      <w:pPr>
        <w:ind w:left="1260" w:hanging="360"/>
      </w:pPr>
      <w:rPr>
        <w:rFonts w:ascii="Symbol" w:hAnsi="Symbol"/>
      </w:rPr>
    </w:lvl>
    <w:lvl w:ilvl="2" w:tplc="A23EBB90">
      <w:start w:val="1"/>
      <w:numFmt w:val="bullet"/>
      <w:lvlText w:val=""/>
      <w:lvlJc w:val="left"/>
      <w:pPr>
        <w:ind w:left="1260" w:hanging="360"/>
      </w:pPr>
      <w:rPr>
        <w:rFonts w:ascii="Symbol" w:hAnsi="Symbol"/>
      </w:rPr>
    </w:lvl>
    <w:lvl w:ilvl="3" w:tplc="FD42714C">
      <w:start w:val="1"/>
      <w:numFmt w:val="bullet"/>
      <w:lvlText w:val=""/>
      <w:lvlJc w:val="left"/>
      <w:pPr>
        <w:ind w:left="1260" w:hanging="360"/>
      </w:pPr>
      <w:rPr>
        <w:rFonts w:ascii="Symbol" w:hAnsi="Symbol"/>
      </w:rPr>
    </w:lvl>
    <w:lvl w:ilvl="4" w:tplc="DD90762A">
      <w:start w:val="1"/>
      <w:numFmt w:val="bullet"/>
      <w:lvlText w:val=""/>
      <w:lvlJc w:val="left"/>
      <w:pPr>
        <w:ind w:left="1260" w:hanging="360"/>
      </w:pPr>
      <w:rPr>
        <w:rFonts w:ascii="Symbol" w:hAnsi="Symbol"/>
      </w:rPr>
    </w:lvl>
    <w:lvl w:ilvl="5" w:tplc="A692A2E6">
      <w:start w:val="1"/>
      <w:numFmt w:val="bullet"/>
      <w:lvlText w:val=""/>
      <w:lvlJc w:val="left"/>
      <w:pPr>
        <w:ind w:left="1260" w:hanging="360"/>
      </w:pPr>
      <w:rPr>
        <w:rFonts w:ascii="Symbol" w:hAnsi="Symbol"/>
      </w:rPr>
    </w:lvl>
    <w:lvl w:ilvl="6" w:tplc="E98E9906">
      <w:start w:val="1"/>
      <w:numFmt w:val="bullet"/>
      <w:lvlText w:val=""/>
      <w:lvlJc w:val="left"/>
      <w:pPr>
        <w:ind w:left="1260" w:hanging="360"/>
      </w:pPr>
      <w:rPr>
        <w:rFonts w:ascii="Symbol" w:hAnsi="Symbol"/>
      </w:rPr>
    </w:lvl>
    <w:lvl w:ilvl="7" w:tplc="EB140A40">
      <w:start w:val="1"/>
      <w:numFmt w:val="bullet"/>
      <w:lvlText w:val=""/>
      <w:lvlJc w:val="left"/>
      <w:pPr>
        <w:ind w:left="1260" w:hanging="360"/>
      </w:pPr>
      <w:rPr>
        <w:rFonts w:ascii="Symbol" w:hAnsi="Symbol"/>
      </w:rPr>
    </w:lvl>
    <w:lvl w:ilvl="8" w:tplc="730278D6">
      <w:start w:val="1"/>
      <w:numFmt w:val="bullet"/>
      <w:lvlText w:val=""/>
      <w:lvlJc w:val="left"/>
      <w:pPr>
        <w:ind w:left="1260" w:hanging="360"/>
      </w:pPr>
      <w:rPr>
        <w:rFonts w:ascii="Symbol" w:hAnsi="Symbol"/>
      </w:rPr>
    </w:lvl>
  </w:abstractNum>
  <w:abstractNum w:abstractNumId="11" w15:restartNumberingAfterBreak="0">
    <w:nsid w:val="2C115357"/>
    <w:multiLevelType w:val="hybridMultilevel"/>
    <w:tmpl w:val="F232E8A6"/>
    <w:lvl w:ilvl="0" w:tplc="4A0651EE">
      <w:start w:val="10"/>
      <w:numFmt w:val="bullet"/>
      <w:lvlText w:val="-"/>
      <w:lvlJc w:val="left"/>
      <w:pPr>
        <w:ind w:left="440" w:hanging="440"/>
      </w:pPr>
      <w:rPr>
        <w:rFonts w:ascii="Times" w:eastAsia="Yu Mincho"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27939"/>
    <w:multiLevelType w:val="hybridMultilevel"/>
    <w:tmpl w:val="96A0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AF27D1"/>
    <w:multiLevelType w:val="hybridMultilevel"/>
    <w:tmpl w:val="64C8E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2C3397"/>
    <w:multiLevelType w:val="hybridMultilevel"/>
    <w:tmpl w:val="590C8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3A2352A"/>
    <w:multiLevelType w:val="hybridMultilevel"/>
    <w:tmpl w:val="A36E4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1C2D8E"/>
    <w:multiLevelType w:val="hybridMultilevel"/>
    <w:tmpl w:val="9EE67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A7CD6"/>
    <w:multiLevelType w:val="hybridMultilevel"/>
    <w:tmpl w:val="C2749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434140"/>
    <w:multiLevelType w:val="hybridMultilevel"/>
    <w:tmpl w:val="09205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1F109B2"/>
    <w:multiLevelType w:val="hybridMultilevel"/>
    <w:tmpl w:val="38ECF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2"/>
  </w:num>
  <w:num w:numId="2" w16cid:durableId="357124585">
    <w:abstractNumId w:val="13"/>
  </w:num>
  <w:num w:numId="3" w16cid:durableId="1559780918">
    <w:abstractNumId w:val="0"/>
  </w:num>
  <w:num w:numId="4" w16cid:durableId="2118863744">
    <w:abstractNumId w:val="24"/>
  </w:num>
  <w:num w:numId="5" w16cid:durableId="204218306">
    <w:abstractNumId w:val="2"/>
  </w:num>
  <w:num w:numId="6" w16cid:durableId="687416662">
    <w:abstractNumId w:val="25"/>
  </w:num>
  <w:num w:numId="7" w16cid:durableId="2029866714">
    <w:abstractNumId w:val="18"/>
  </w:num>
  <w:num w:numId="8" w16cid:durableId="1659073955">
    <w:abstractNumId w:val="16"/>
  </w:num>
  <w:num w:numId="9" w16cid:durableId="1084103848">
    <w:abstractNumId w:val="3"/>
  </w:num>
  <w:num w:numId="10" w16cid:durableId="1530289456">
    <w:abstractNumId w:val="20"/>
  </w:num>
  <w:num w:numId="11" w16cid:durableId="1239634421">
    <w:abstractNumId w:val="27"/>
  </w:num>
  <w:num w:numId="12" w16cid:durableId="423648457">
    <w:abstractNumId w:val="17"/>
  </w:num>
  <w:num w:numId="13" w16cid:durableId="1261720156">
    <w:abstractNumId w:val="11"/>
  </w:num>
  <w:num w:numId="14" w16cid:durableId="788207411">
    <w:abstractNumId w:val="14"/>
  </w:num>
  <w:num w:numId="15" w16cid:durableId="2064865616">
    <w:abstractNumId w:val="6"/>
  </w:num>
  <w:num w:numId="16" w16cid:durableId="1791700401">
    <w:abstractNumId w:val="9"/>
  </w:num>
  <w:num w:numId="17" w16cid:durableId="1058477793">
    <w:abstractNumId w:val="26"/>
  </w:num>
  <w:num w:numId="18" w16cid:durableId="1177503547">
    <w:abstractNumId w:val="23"/>
  </w:num>
  <w:num w:numId="19" w16cid:durableId="1341471184">
    <w:abstractNumId w:val="8"/>
  </w:num>
  <w:num w:numId="20" w16cid:durableId="1982692034">
    <w:abstractNumId w:val="15"/>
  </w:num>
  <w:num w:numId="21" w16cid:durableId="933708682">
    <w:abstractNumId w:val="19"/>
  </w:num>
  <w:num w:numId="22" w16cid:durableId="1807553186">
    <w:abstractNumId w:val="28"/>
  </w:num>
  <w:num w:numId="23" w16cid:durableId="1559242008">
    <w:abstractNumId w:val="21"/>
  </w:num>
  <w:num w:numId="24" w16cid:durableId="1913663993">
    <w:abstractNumId w:val="22"/>
  </w:num>
  <w:num w:numId="25" w16cid:durableId="560100769">
    <w:abstractNumId w:val="10"/>
  </w:num>
  <w:num w:numId="26" w16cid:durableId="217665385">
    <w:abstractNumId w:val="1"/>
  </w:num>
  <w:num w:numId="27" w16cid:durableId="105272071">
    <w:abstractNumId w:val="4"/>
  </w:num>
  <w:num w:numId="28" w16cid:durableId="1732801978">
    <w:abstractNumId w:val="5"/>
  </w:num>
  <w:num w:numId="29" w16cid:durableId="1050088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EE"/>
    <w:rsid w:val="00000785"/>
    <w:rsid w:val="00000CCA"/>
    <w:rsid w:val="0000159F"/>
    <w:rsid w:val="00003E20"/>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2B8C"/>
    <w:rsid w:val="00023742"/>
    <w:rsid w:val="00023830"/>
    <w:rsid w:val="0002405D"/>
    <w:rsid w:val="000249EA"/>
    <w:rsid w:val="00024AEF"/>
    <w:rsid w:val="000251F7"/>
    <w:rsid w:val="00026C65"/>
    <w:rsid w:val="0002705B"/>
    <w:rsid w:val="000273D1"/>
    <w:rsid w:val="000274CE"/>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9D"/>
    <w:rsid w:val="00042F96"/>
    <w:rsid w:val="000437E2"/>
    <w:rsid w:val="00043D58"/>
    <w:rsid w:val="0004426F"/>
    <w:rsid w:val="0004441F"/>
    <w:rsid w:val="00044C08"/>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0F03"/>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80C4B"/>
    <w:rsid w:val="00081220"/>
    <w:rsid w:val="00081427"/>
    <w:rsid w:val="00081EC2"/>
    <w:rsid w:val="00082154"/>
    <w:rsid w:val="00083800"/>
    <w:rsid w:val="000839B4"/>
    <w:rsid w:val="000841FB"/>
    <w:rsid w:val="0008433F"/>
    <w:rsid w:val="000845CC"/>
    <w:rsid w:val="00084A65"/>
    <w:rsid w:val="00084B4F"/>
    <w:rsid w:val="00085272"/>
    <w:rsid w:val="0008559A"/>
    <w:rsid w:val="00085C63"/>
    <w:rsid w:val="00087A24"/>
    <w:rsid w:val="000902C2"/>
    <w:rsid w:val="00090A85"/>
    <w:rsid w:val="000918F5"/>
    <w:rsid w:val="00091A92"/>
    <w:rsid w:val="00091A94"/>
    <w:rsid w:val="000924FD"/>
    <w:rsid w:val="00093B3C"/>
    <w:rsid w:val="00093C49"/>
    <w:rsid w:val="00095A80"/>
    <w:rsid w:val="00096445"/>
    <w:rsid w:val="000968F7"/>
    <w:rsid w:val="000973E1"/>
    <w:rsid w:val="000977F5"/>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30CF"/>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B2C"/>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620"/>
    <w:rsid w:val="000E5716"/>
    <w:rsid w:val="000E579D"/>
    <w:rsid w:val="000E6337"/>
    <w:rsid w:val="000E641A"/>
    <w:rsid w:val="000E6B29"/>
    <w:rsid w:val="000E7A79"/>
    <w:rsid w:val="000F15B2"/>
    <w:rsid w:val="000F1700"/>
    <w:rsid w:val="000F19DE"/>
    <w:rsid w:val="000F2CB9"/>
    <w:rsid w:val="000F2E1F"/>
    <w:rsid w:val="000F316E"/>
    <w:rsid w:val="000F37B0"/>
    <w:rsid w:val="000F3BAE"/>
    <w:rsid w:val="000F4595"/>
    <w:rsid w:val="000F4CB2"/>
    <w:rsid w:val="000F4E44"/>
    <w:rsid w:val="000F4E90"/>
    <w:rsid w:val="000F4FD1"/>
    <w:rsid w:val="000F50BA"/>
    <w:rsid w:val="000F568D"/>
    <w:rsid w:val="000F5B4C"/>
    <w:rsid w:val="000F5BB9"/>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306"/>
    <w:rsid w:val="00121603"/>
    <w:rsid w:val="00122839"/>
    <w:rsid w:val="00123366"/>
    <w:rsid w:val="001237AC"/>
    <w:rsid w:val="001242C7"/>
    <w:rsid w:val="00124ADA"/>
    <w:rsid w:val="00124E12"/>
    <w:rsid w:val="00124E75"/>
    <w:rsid w:val="00124EB0"/>
    <w:rsid w:val="00125495"/>
    <w:rsid w:val="00125576"/>
    <w:rsid w:val="0012673D"/>
    <w:rsid w:val="001269B8"/>
    <w:rsid w:val="00127099"/>
    <w:rsid w:val="001273A0"/>
    <w:rsid w:val="001302E1"/>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28"/>
    <w:rsid w:val="00144C87"/>
    <w:rsid w:val="001451A6"/>
    <w:rsid w:val="001459ED"/>
    <w:rsid w:val="001462E0"/>
    <w:rsid w:val="001467B1"/>
    <w:rsid w:val="00146A72"/>
    <w:rsid w:val="00147671"/>
    <w:rsid w:val="00150175"/>
    <w:rsid w:val="00150251"/>
    <w:rsid w:val="001502C8"/>
    <w:rsid w:val="00151011"/>
    <w:rsid w:val="00151224"/>
    <w:rsid w:val="0015130F"/>
    <w:rsid w:val="0015153A"/>
    <w:rsid w:val="001522FA"/>
    <w:rsid w:val="001532BA"/>
    <w:rsid w:val="00153963"/>
    <w:rsid w:val="00153FED"/>
    <w:rsid w:val="001543BF"/>
    <w:rsid w:val="00154D2E"/>
    <w:rsid w:val="00155753"/>
    <w:rsid w:val="00155A77"/>
    <w:rsid w:val="00155BFD"/>
    <w:rsid w:val="00155E5B"/>
    <w:rsid w:val="00156ABA"/>
    <w:rsid w:val="00157390"/>
    <w:rsid w:val="001573C9"/>
    <w:rsid w:val="00160998"/>
    <w:rsid w:val="00160CD6"/>
    <w:rsid w:val="00160F5F"/>
    <w:rsid w:val="001613B1"/>
    <w:rsid w:val="00161CBD"/>
    <w:rsid w:val="00162308"/>
    <w:rsid w:val="0016263E"/>
    <w:rsid w:val="0016282B"/>
    <w:rsid w:val="0016316A"/>
    <w:rsid w:val="001634A2"/>
    <w:rsid w:val="00163539"/>
    <w:rsid w:val="0016381F"/>
    <w:rsid w:val="00163D1D"/>
    <w:rsid w:val="0016415F"/>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5148"/>
    <w:rsid w:val="0018639E"/>
    <w:rsid w:val="00186904"/>
    <w:rsid w:val="00186A34"/>
    <w:rsid w:val="00186B0A"/>
    <w:rsid w:val="00186D46"/>
    <w:rsid w:val="00187853"/>
    <w:rsid w:val="00187F99"/>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6C96"/>
    <w:rsid w:val="001A7678"/>
    <w:rsid w:val="001A775E"/>
    <w:rsid w:val="001A7F8E"/>
    <w:rsid w:val="001B01FA"/>
    <w:rsid w:val="001B07DE"/>
    <w:rsid w:val="001B0832"/>
    <w:rsid w:val="001B0909"/>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11EF"/>
    <w:rsid w:val="001E13B3"/>
    <w:rsid w:val="001E2C26"/>
    <w:rsid w:val="001E30A0"/>
    <w:rsid w:val="001E3380"/>
    <w:rsid w:val="001E345E"/>
    <w:rsid w:val="001E3A41"/>
    <w:rsid w:val="001E3DE1"/>
    <w:rsid w:val="001E45BB"/>
    <w:rsid w:val="001E4D4F"/>
    <w:rsid w:val="001E54F9"/>
    <w:rsid w:val="001E57CF"/>
    <w:rsid w:val="001E5981"/>
    <w:rsid w:val="001E6826"/>
    <w:rsid w:val="001E6E8E"/>
    <w:rsid w:val="001E74BA"/>
    <w:rsid w:val="001E7B9F"/>
    <w:rsid w:val="001E7DCD"/>
    <w:rsid w:val="001E7EE8"/>
    <w:rsid w:val="001F01FB"/>
    <w:rsid w:val="001F0233"/>
    <w:rsid w:val="001F0658"/>
    <w:rsid w:val="001F0C29"/>
    <w:rsid w:val="001F0E92"/>
    <w:rsid w:val="001F1987"/>
    <w:rsid w:val="001F201D"/>
    <w:rsid w:val="001F21BC"/>
    <w:rsid w:val="001F22D5"/>
    <w:rsid w:val="001F23BD"/>
    <w:rsid w:val="001F34DA"/>
    <w:rsid w:val="001F3772"/>
    <w:rsid w:val="001F37BB"/>
    <w:rsid w:val="001F4465"/>
    <w:rsid w:val="001F4ACC"/>
    <w:rsid w:val="001F4DAC"/>
    <w:rsid w:val="001F4EE6"/>
    <w:rsid w:val="001F5019"/>
    <w:rsid w:val="001F51C5"/>
    <w:rsid w:val="001F61F1"/>
    <w:rsid w:val="001F65B0"/>
    <w:rsid w:val="001F67AA"/>
    <w:rsid w:val="001F6AFD"/>
    <w:rsid w:val="001F738D"/>
    <w:rsid w:val="001F7599"/>
    <w:rsid w:val="00200C74"/>
    <w:rsid w:val="00200D3C"/>
    <w:rsid w:val="0020179C"/>
    <w:rsid w:val="00201F3D"/>
    <w:rsid w:val="00202A09"/>
    <w:rsid w:val="00202DD1"/>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B9F"/>
    <w:rsid w:val="00211519"/>
    <w:rsid w:val="0021224B"/>
    <w:rsid w:val="00212950"/>
    <w:rsid w:val="00212FB8"/>
    <w:rsid w:val="00212FEF"/>
    <w:rsid w:val="00213709"/>
    <w:rsid w:val="002143C2"/>
    <w:rsid w:val="002149AF"/>
    <w:rsid w:val="00214A86"/>
    <w:rsid w:val="00215AAA"/>
    <w:rsid w:val="0021683C"/>
    <w:rsid w:val="00216F5F"/>
    <w:rsid w:val="00220615"/>
    <w:rsid w:val="0022109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524"/>
    <w:rsid w:val="00244A6C"/>
    <w:rsid w:val="00244D28"/>
    <w:rsid w:val="00245689"/>
    <w:rsid w:val="00245720"/>
    <w:rsid w:val="0024573B"/>
    <w:rsid w:val="00245A6F"/>
    <w:rsid w:val="00245BEA"/>
    <w:rsid w:val="00245FD5"/>
    <w:rsid w:val="0024655A"/>
    <w:rsid w:val="002477DF"/>
    <w:rsid w:val="00247D66"/>
    <w:rsid w:val="00247EEF"/>
    <w:rsid w:val="0025075B"/>
    <w:rsid w:val="0025150B"/>
    <w:rsid w:val="00251AD6"/>
    <w:rsid w:val="0025217E"/>
    <w:rsid w:val="00252C17"/>
    <w:rsid w:val="0025307F"/>
    <w:rsid w:val="00253446"/>
    <w:rsid w:val="00253EC2"/>
    <w:rsid w:val="00253FF7"/>
    <w:rsid w:val="00254380"/>
    <w:rsid w:val="00254B86"/>
    <w:rsid w:val="00254EB6"/>
    <w:rsid w:val="002551BD"/>
    <w:rsid w:val="0025558B"/>
    <w:rsid w:val="00255963"/>
    <w:rsid w:val="00256031"/>
    <w:rsid w:val="002568D0"/>
    <w:rsid w:val="00257047"/>
    <w:rsid w:val="002575B3"/>
    <w:rsid w:val="00257E49"/>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538E"/>
    <w:rsid w:val="002660C5"/>
    <w:rsid w:val="002667A8"/>
    <w:rsid w:val="002669DF"/>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5C6C"/>
    <w:rsid w:val="002763E9"/>
    <w:rsid w:val="00276736"/>
    <w:rsid w:val="00276C2E"/>
    <w:rsid w:val="00276F4E"/>
    <w:rsid w:val="00277530"/>
    <w:rsid w:val="0027773D"/>
    <w:rsid w:val="002778BD"/>
    <w:rsid w:val="002815FA"/>
    <w:rsid w:val="00281DAA"/>
    <w:rsid w:val="002824C2"/>
    <w:rsid w:val="00282AA1"/>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3AAF"/>
    <w:rsid w:val="002A4612"/>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5F3"/>
    <w:rsid w:val="002B5BB3"/>
    <w:rsid w:val="002B7AFC"/>
    <w:rsid w:val="002C0BE3"/>
    <w:rsid w:val="002C0C4B"/>
    <w:rsid w:val="002C1EEA"/>
    <w:rsid w:val="002C1F22"/>
    <w:rsid w:val="002C2046"/>
    <w:rsid w:val="002C2273"/>
    <w:rsid w:val="002C24A0"/>
    <w:rsid w:val="002C3425"/>
    <w:rsid w:val="002C3A70"/>
    <w:rsid w:val="002C426A"/>
    <w:rsid w:val="002C47AD"/>
    <w:rsid w:val="002C4A96"/>
    <w:rsid w:val="002C5510"/>
    <w:rsid w:val="002C5B85"/>
    <w:rsid w:val="002C5FC4"/>
    <w:rsid w:val="002C6034"/>
    <w:rsid w:val="002C635B"/>
    <w:rsid w:val="002C7142"/>
    <w:rsid w:val="002C7276"/>
    <w:rsid w:val="002C770F"/>
    <w:rsid w:val="002C7CFF"/>
    <w:rsid w:val="002D0942"/>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2F09"/>
    <w:rsid w:val="002E34AF"/>
    <w:rsid w:val="002E4AAC"/>
    <w:rsid w:val="002E53DE"/>
    <w:rsid w:val="002E563B"/>
    <w:rsid w:val="002E62D2"/>
    <w:rsid w:val="002E68A2"/>
    <w:rsid w:val="002E734F"/>
    <w:rsid w:val="002E74AF"/>
    <w:rsid w:val="002E758C"/>
    <w:rsid w:val="002E7844"/>
    <w:rsid w:val="002F0ACD"/>
    <w:rsid w:val="002F1038"/>
    <w:rsid w:val="002F1ACF"/>
    <w:rsid w:val="002F1BE5"/>
    <w:rsid w:val="002F1D46"/>
    <w:rsid w:val="002F22FF"/>
    <w:rsid w:val="002F2D48"/>
    <w:rsid w:val="002F2D8F"/>
    <w:rsid w:val="002F38F5"/>
    <w:rsid w:val="002F49E2"/>
    <w:rsid w:val="002F5984"/>
    <w:rsid w:val="002F5BE4"/>
    <w:rsid w:val="002F695B"/>
    <w:rsid w:val="002F72DA"/>
    <w:rsid w:val="002F7381"/>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5B32"/>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024"/>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4B1"/>
    <w:rsid w:val="0033690C"/>
    <w:rsid w:val="00336F73"/>
    <w:rsid w:val="00337810"/>
    <w:rsid w:val="00340276"/>
    <w:rsid w:val="00340361"/>
    <w:rsid w:val="0034038C"/>
    <w:rsid w:val="00340795"/>
    <w:rsid w:val="00340A24"/>
    <w:rsid w:val="00340E1F"/>
    <w:rsid w:val="0034111C"/>
    <w:rsid w:val="003411A1"/>
    <w:rsid w:val="003415B9"/>
    <w:rsid w:val="00341682"/>
    <w:rsid w:val="00341947"/>
    <w:rsid w:val="00341CDB"/>
    <w:rsid w:val="00341E60"/>
    <w:rsid w:val="0034217F"/>
    <w:rsid w:val="00342AD2"/>
    <w:rsid w:val="0034369F"/>
    <w:rsid w:val="00343954"/>
    <w:rsid w:val="00343C6B"/>
    <w:rsid w:val="00344BCA"/>
    <w:rsid w:val="00345405"/>
    <w:rsid w:val="0034562A"/>
    <w:rsid w:val="00345DDD"/>
    <w:rsid w:val="00346FED"/>
    <w:rsid w:val="0034749B"/>
    <w:rsid w:val="00347530"/>
    <w:rsid w:val="00347DEF"/>
    <w:rsid w:val="00347E93"/>
    <w:rsid w:val="003501B6"/>
    <w:rsid w:val="003519AE"/>
    <w:rsid w:val="00351D6B"/>
    <w:rsid w:val="00351E01"/>
    <w:rsid w:val="00351FCE"/>
    <w:rsid w:val="00352201"/>
    <w:rsid w:val="00352872"/>
    <w:rsid w:val="00352968"/>
    <w:rsid w:val="0035298B"/>
    <w:rsid w:val="00352D21"/>
    <w:rsid w:val="00353247"/>
    <w:rsid w:val="0035352D"/>
    <w:rsid w:val="00353531"/>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E7E"/>
    <w:rsid w:val="003625AC"/>
    <w:rsid w:val="00362C2B"/>
    <w:rsid w:val="00362F59"/>
    <w:rsid w:val="00363085"/>
    <w:rsid w:val="00363316"/>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16"/>
    <w:rsid w:val="00386053"/>
    <w:rsid w:val="00386149"/>
    <w:rsid w:val="00387459"/>
    <w:rsid w:val="00387501"/>
    <w:rsid w:val="0038771D"/>
    <w:rsid w:val="00387A64"/>
    <w:rsid w:val="003908D1"/>
    <w:rsid w:val="0039091E"/>
    <w:rsid w:val="00390935"/>
    <w:rsid w:val="0039241F"/>
    <w:rsid w:val="00392491"/>
    <w:rsid w:val="003935B0"/>
    <w:rsid w:val="00393E44"/>
    <w:rsid w:val="00393EE3"/>
    <w:rsid w:val="00394301"/>
    <w:rsid w:val="003945C4"/>
    <w:rsid w:val="00394612"/>
    <w:rsid w:val="0039747B"/>
    <w:rsid w:val="00397AB6"/>
    <w:rsid w:val="00397ACA"/>
    <w:rsid w:val="003A0131"/>
    <w:rsid w:val="003A0502"/>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1A38"/>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3004"/>
    <w:rsid w:val="003C3181"/>
    <w:rsid w:val="003C3A94"/>
    <w:rsid w:val="003C55A7"/>
    <w:rsid w:val="003C5C41"/>
    <w:rsid w:val="003C669D"/>
    <w:rsid w:val="003C6877"/>
    <w:rsid w:val="003C693D"/>
    <w:rsid w:val="003C6D41"/>
    <w:rsid w:val="003C7062"/>
    <w:rsid w:val="003C7461"/>
    <w:rsid w:val="003D0788"/>
    <w:rsid w:val="003D0F8B"/>
    <w:rsid w:val="003D132A"/>
    <w:rsid w:val="003D1517"/>
    <w:rsid w:val="003D1A02"/>
    <w:rsid w:val="003D1D50"/>
    <w:rsid w:val="003D215A"/>
    <w:rsid w:val="003D232D"/>
    <w:rsid w:val="003D286B"/>
    <w:rsid w:val="003D2938"/>
    <w:rsid w:val="003D2CC8"/>
    <w:rsid w:val="003D2F39"/>
    <w:rsid w:val="003D3FBA"/>
    <w:rsid w:val="003D402B"/>
    <w:rsid w:val="003D45C5"/>
    <w:rsid w:val="003D4B7C"/>
    <w:rsid w:val="003D54B0"/>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015"/>
    <w:rsid w:val="003E35BB"/>
    <w:rsid w:val="003E43F1"/>
    <w:rsid w:val="003E47D4"/>
    <w:rsid w:val="003E4C4C"/>
    <w:rsid w:val="003E50B9"/>
    <w:rsid w:val="003E54CB"/>
    <w:rsid w:val="003E5E6E"/>
    <w:rsid w:val="003E63A6"/>
    <w:rsid w:val="003E64A9"/>
    <w:rsid w:val="003E6605"/>
    <w:rsid w:val="003E6AD0"/>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1D8C"/>
    <w:rsid w:val="004023BA"/>
    <w:rsid w:val="00402D99"/>
    <w:rsid w:val="00403160"/>
    <w:rsid w:val="0040386E"/>
    <w:rsid w:val="00404B95"/>
    <w:rsid w:val="00404E04"/>
    <w:rsid w:val="00406B4D"/>
    <w:rsid w:val="00406DD8"/>
    <w:rsid w:val="00406E26"/>
    <w:rsid w:val="00406FD4"/>
    <w:rsid w:val="00410CDF"/>
    <w:rsid w:val="00411330"/>
    <w:rsid w:val="004117D2"/>
    <w:rsid w:val="00411C9D"/>
    <w:rsid w:val="00412ECB"/>
    <w:rsid w:val="00413863"/>
    <w:rsid w:val="00413C8C"/>
    <w:rsid w:val="0041443C"/>
    <w:rsid w:val="0041488F"/>
    <w:rsid w:val="00414A70"/>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357B"/>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2C7"/>
    <w:rsid w:val="00433EBE"/>
    <w:rsid w:val="00434094"/>
    <w:rsid w:val="00434406"/>
    <w:rsid w:val="00434771"/>
    <w:rsid w:val="0043615B"/>
    <w:rsid w:val="00436C50"/>
    <w:rsid w:val="00437B07"/>
    <w:rsid w:val="0044086C"/>
    <w:rsid w:val="00440FED"/>
    <w:rsid w:val="00441100"/>
    <w:rsid w:val="00441B92"/>
    <w:rsid w:val="00443A9F"/>
    <w:rsid w:val="0044474B"/>
    <w:rsid w:val="00444981"/>
    <w:rsid w:val="00445FF7"/>
    <w:rsid w:val="0044624A"/>
    <w:rsid w:val="00447A06"/>
    <w:rsid w:val="004508A8"/>
    <w:rsid w:val="00450C21"/>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38F"/>
    <w:rsid w:val="0046047A"/>
    <w:rsid w:val="004604FA"/>
    <w:rsid w:val="004606A9"/>
    <w:rsid w:val="00461210"/>
    <w:rsid w:val="004614D9"/>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6F"/>
    <w:rsid w:val="00474CA8"/>
    <w:rsid w:val="00474E43"/>
    <w:rsid w:val="004759C9"/>
    <w:rsid w:val="004766DA"/>
    <w:rsid w:val="004766F4"/>
    <w:rsid w:val="00476A55"/>
    <w:rsid w:val="0048076D"/>
    <w:rsid w:val="0048134D"/>
    <w:rsid w:val="0048155E"/>
    <w:rsid w:val="00481624"/>
    <w:rsid w:val="00481765"/>
    <w:rsid w:val="00481D90"/>
    <w:rsid w:val="004825C4"/>
    <w:rsid w:val="00482700"/>
    <w:rsid w:val="00482CD4"/>
    <w:rsid w:val="00483261"/>
    <w:rsid w:val="0048328A"/>
    <w:rsid w:val="00483CD0"/>
    <w:rsid w:val="00484377"/>
    <w:rsid w:val="00484637"/>
    <w:rsid w:val="00485987"/>
    <w:rsid w:val="00485B23"/>
    <w:rsid w:val="00485B50"/>
    <w:rsid w:val="00485D04"/>
    <w:rsid w:val="00486FCC"/>
    <w:rsid w:val="00487474"/>
    <w:rsid w:val="004874E4"/>
    <w:rsid w:val="00487A35"/>
    <w:rsid w:val="0049070D"/>
    <w:rsid w:val="00490A39"/>
    <w:rsid w:val="00490E82"/>
    <w:rsid w:val="00491BE4"/>
    <w:rsid w:val="00491DB2"/>
    <w:rsid w:val="004922B9"/>
    <w:rsid w:val="004923EC"/>
    <w:rsid w:val="00492877"/>
    <w:rsid w:val="004934A3"/>
    <w:rsid w:val="00495BA6"/>
    <w:rsid w:val="00496DC2"/>
    <w:rsid w:val="00496E75"/>
    <w:rsid w:val="00496FBE"/>
    <w:rsid w:val="00497426"/>
    <w:rsid w:val="00497F5D"/>
    <w:rsid w:val="004A014C"/>
    <w:rsid w:val="004A084E"/>
    <w:rsid w:val="004A0AA8"/>
    <w:rsid w:val="004A0D2E"/>
    <w:rsid w:val="004A1735"/>
    <w:rsid w:val="004A17F5"/>
    <w:rsid w:val="004A1FE4"/>
    <w:rsid w:val="004A2103"/>
    <w:rsid w:val="004A2CA9"/>
    <w:rsid w:val="004A33EF"/>
    <w:rsid w:val="004A34C9"/>
    <w:rsid w:val="004A3CB5"/>
    <w:rsid w:val="004A4004"/>
    <w:rsid w:val="004A5336"/>
    <w:rsid w:val="004A537D"/>
    <w:rsid w:val="004A589C"/>
    <w:rsid w:val="004A5B85"/>
    <w:rsid w:val="004A5CB9"/>
    <w:rsid w:val="004A67F0"/>
    <w:rsid w:val="004A71C3"/>
    <w:rsid w:val="004A7769"/>
    <w:rsid w:val="004A77B1"/>
    <w:rsid w:val="004B23AD"/>
    <w:rsid w:val="004B2965"/>
    <w:rsid w:val="004B3265"/>
    <w:rsid w:val="004B3545"/>
    <w:rsid w:val="004B4224"/>
    <w:rsid w:val="004B4297"/>
    <w:rsid w:val="004B4647"/>
    <w:rsid w:val="004B4CDB"/>
    <w:rsid w:val="004B6B25"/>
    <w:rsid w:val="004B6B6B"/>
    <w:rsid w:val="004B7455"/>
    <w:rsid w:val="004B74FF"/>
    <w:rsid w:val="004B7881"/>
    <w:rsid w:val="004B7CE4"/>
    <w:rsid w:val="004C00F8"/>
    <w:rsid w:val="004C0401"/>
    <w:rsid w:val="004C0C49"/>
    <w:rsid w:val="004C1096"/>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3B3F"/>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DF2"/>
    <w:rsid w:val="00516E00"/>
    <w:rsid w:val="00516FD9"/>
    <w:rsid w:val="0051701F"/>
    <w:rsid w:val="0051791D"/>
    <w:rsid w:val="00517D7C"/>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1277"/>
    <w:rsid w:val="00561D20"/>
    <w:rsid w:val="0056272D"/>
    <w:rsid w:val="00562BAB"/>
    <w:rsid w:val="00563047"/>
    <w:rsid w:val="0056308E"/>
    <w:rsid w:val="00563455"/>
    <w:rsid w:val="005638C1"/>
    <w:rsid w:val="00563C92"/>
    <w:rsid w:val="00563D23"/>
    <w:rsid w:val="00563F16"/>
    <w:rsid w:val="0056415C"/>
    <w:rsid w:val="0056415D"/>
    <w:rsid w:val="005648F6"/>
    <w:rsid w:val="00564902"/>
    <w:rsid w:val="005649BF"/>
    <w:rsid w:val="00564EA2"/>
    <w:rsid w:val="00564ED0"/>
    <w:rsid w:val="005650ED"/>
    <w:rsid w:val="00565869"/>
    <w:rsid w:val="00565F86"/>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5919"/>
    <w:rsid w:val="005770D9"/>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D5E"/>
    <w:rsid w:val="005A4EB9"/>
    <w:rsid w:val="005A515A"/>
    <w:rsid w:val="005A704D"/>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AC6"/>
    <w:rsid w:val="005C3E18"/>
    <w:rsid w:val="005C44B5"/>
    <w:rsid w:val="005C478D"/>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1DEA"/>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CE"/>
    <w:rsid w:val="00610E03"/>
    <w:rsid w:val="00611631"/>
    <w:rsid w:val="0061176E"/>
    <w:rsid w:val="0061203C"/>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3BF1"/>
    <w:rsid w:val="0062462F"/>
    <w:rsid w:val="0062485A"/>
    <w:rsid w:val="00624BA1"/>
    <w:rsid w:val="006252FE"/>
    <w:rsid w:val="006259AD"/>
    <w:rsid w:val="006259DF"/>
    <w:rsid w:val="00625EF6"/>
    <w:rsid w:val="0062661B"/>
    <w:rsid w:val="00626811"/>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1283"/>
    <w:rsid w:val="006413CF"/>
    <w:rsid w:val="00641413"/>
    <w:rsid w:val="00641465"/>
    <w:rsid w:val="0064165D"/>
    <w:rsid w:val="00641C90"/>
    <w:rsid w:val="006420B2"/>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47DC7"/>
    <w:rsid w:val="006508B9"/>
    <w:rsid w:val="00650A61"/>
    <w:rsid w:val="00650CA1"/>
    <w:rsid w:val="00650D86"/>
    <w:rsid w:val="0065143C"/>
    <w:rsid w:val="00651650"/>
    <w:rsid w:val="00651854"/>
    <w:rsid w:val="00652578"/>
    <w:rsid w:val="006539E8"/>
    <w:rsid w:val="00654488"/>
    <w:rsid w:val="00654524"/>
    <w:rsid w:val="00656307"/>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29A0"/>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3680"/>
    <w:rsid w:val="0067388F"/>
    <w:rsid w:val="00674CD5"/>
    <w:rsid w:val="00674D74"/>
    <w:rsid w:val="00674E6A"/>
    <w:rsid w:val="00675594"/>
    <w:rsid w:val="006757CE"/>
    <w:rsid w:val="00675CF4"/>
    <w:rsid w:val="00676624"/>
    <w:rsid w:val="00676752"/>
    <w:rsid w:val="00676A64"/>
    <w:rsid w:val="006776EA"/>
    <w:rsid w:val="0067770E"/>
    <w:rsid w:val="00677925"/>
    <w:rsid w:val="006779BF"/>
    <w:rsid w:val="00677E08"/>
    <w:rsid w:val="00680ADB"/>
    <w:rsid w:val="00680F46"/>
    <w:rsid w:val="00681A74"/>
    <w:rsid w:val="00681FDC"/>
    <w:rsid w:val="00682B53"/>
    <w:rsid w:val="00682DE9"/>
    <w:rsid w:val="00682F27"/>
    <w:rsid w:val="00684451"/>
    <w:rsid w:val="00684E4F"/>
    <w:rsid w:val="006859DB"/>
    <w:rsid w:val="0068678D"/>
    <w:rsid w:val="0068687C"/>
    <w:rsid w:val="00687488"/>
    <w:rsid w:val="00687656"/>
    <w:rsid w:val="00687A39"/>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D63"/>
    <w:rsid w:val="00697C3B"/>
    <w:rsid w:val="006A032F"/>
    <w:rsid w:val="006A0DD3"/>
    <w:rsid w:val="006A0F8F"/>
    <w:rsid w:val="006A146E"/>
    <w:rsid w:val="006A1BEB"/>
    <w:rsid w:val="006A1CA7"/>
    <w:rsid w:val="006A3022"/>
    <w:rsid w:val="006A3993"/>
    <w:rsid w:val="006A41AE"/>
    <w:rsid w:val="006A481A"/>
    <w:rsid w:val="006A4856"/>
    <w:rsid w:val="006A5474"/>
    <w:rsid w:val="006A55B3"/>
    <w:rsid w:val="006A564B"/>
    <w:rsid w:val="006A60AC"/>
    <w:rsid w:val="006A6173"/>
    <w:rsid w:val="006A6377"/>
    <w:rsid w:val="006A685C"/>
    <w:rsid w:val="006B05B5"/>
    <w:rsid w:val="006B0B53"/>
    <w:rsid w:val="006B1545"/>
    <w:rsid w:val="006B1732"/>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8EE"/>
    <w:rsid w:val="006D5A60"/>
    <w:rsid w:val="006D632E"/>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2DD"/>
    <w:rsid w:val="006E7C50"/>
    <w:rsid w:val="006F1116"/>
    <w:rsid w:val="006F118B"/>
    <w:rsid w:val="006F1353"/>
    <w:rsid w:val="006F2654"/>
    <w:rsid w:val="006F306B"/>
    <w:rsid w:val="006F3196"/>
    <w:rsid w:val="006F36BF"/>
    <w:rsid w:val="006F3C54"/>
    <w:rsid w:val="006F418C"/>
    <w:rsid w:val="006F5D65"/>
    <w:rsid w:val="006F5E64"/>
    <w:rsid w:val="006F60DE"/>
    <w:rsid w:val="006F65FB"/>
    <w:rsid w:val="006F7914"/>
    <w:rsid w:val="006F7C0B"/>
    <w:rsid w:val="006F7E46"/>
    <w:rsid w:val="007006EC"/>
    <w:rsid w:val="00700AB4"/>
    <w:rsid w:val="00700FCA"/>
    <w:rsid w:val="007015C6"/>
    <w:rsid w:val="00701645"/>
    <w:rsid w:val="00701BBC"/>
    <w:rsid w:val="0070216A"/>
    <w:rsid w:val="00702A09"/>
    <w:rsid w:val="00702D5A"/>
    <w:rsid w:val="00702EF7"/>
    <w:rsid w:val="00703571"/>
    <w:rsid w:val="00703989"/>
    <w:rsid w:val="00703E8F"/>
    <w:rsid w:val="007042E9"/>
    <w:rsid w:val="00704495"/>
    <w:rsid w:val="00704C48"/>
    <w:rsid w:val="007058FC"/>
    <w:rsid w:val="007061E0"/>
    <w:rsid w:val="007062F2"/>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6B99"/>
    <w:rsid w:val="00727B5C"/>
    <w:rsid w:val="0073124A"/>
    <w:rsid w:val="0073163F"/>
    <w:rsid w:val="00731B79"/>
    <w:rsid w:val="00731DA1"/>
    <w:rsid w:val="007320A2"/>
    <w:rsid w:val="007325A8"/>
    <w:rsid w:val="007327CE"/>
    <w:rsid w:val="00733893"/>
    <w:rsid w:val="00734A05"/>
    <w:rsid w:val="00734D00"/>
    <w:rsid w:val="00734ECC"/>
    <w:rsid w:val="007354A2"/>
    <w:rsid w:val="00735C6F"/>
    <w:rsid w:val="007364B2"/>
    <w:rsid w:val="007368B0"/>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5B6C"/>
    <w:rsid w:val="007463EC"/>
    <w:rsid w:val="0074656E"/>
    <w:rsid w:val="00746F85"/>
    <w:rsid w:val="007472D5"/>
    <w:rsid w:val="007477F8"/>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6832"/>
    <w:rsid w:val="00757410"/>
    <w:rsid w:val="00757F0B"/>
    <w:rsid w:val="00760227"/>
    <w:rsid w:val="007606EB"/>
    <w:rsid w:val="00760A22"/>
    <w:rsid w:val="007626D0"/>
    <w:rsid w:val="00763797"/>
    <w:rsid w:val="0076455D"/>
    <w:rsid w:val="00764ADF"/>
    <w:rsid w:val="007651CA"/>
    <w:rsid w:val="00766082"/>
    <w:rsid w:val="00766B89"/>
    <w:rsid w:val="00767519"/>
    <w:rsid w:val="00767913"/>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5FBE"/>
    <w:rsid w:val="00776A3B"/>
    <w:rsid w:val="00777315"/>
    <w:rsid w:val="0077789C"/>
    <w:rsid w:val="00777D27"/>
    <w:rsid w:val="007802E4"/>
    <w:rsid w:val="00780919"/>
    <w:rsid w:val="00781589"/>
    <w:rsid w:val="00781A7F"/>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C"/>
    <w:rsid w:val="00791A00"/>
    <w:rsid w:val="00791B28"/>
    <w:rsid w:val="00791DDB"/>
    <w:rsid w:val="00792267"/>
    <w:rsid w:val="007927BC"/>
    <w:rsid w:val="00792C00"/>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A2D"/>
    <w:rsid w:val="007A2EA6"/>
    <w:rsid w:val="007A30AB"/>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5B2"/>
    <w:rsid w:val="007D05FA"/>
    <w:rsid w:val="007D0C44"/>
    <w:rsid w:val="007D1972"/>
    <w:rsid w:val="007D1AF6"/>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71"/>
    <w:rsid w:val="007F39B8"/>
    <w:rsid w:val="007F43BC"/>
    <w:rsid w:val="007F4605"/>
    <w:rsid w:val="007F4740"/>
    <w:rsid w:val="007F5F8E"/>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2B04"/>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16DE"/>
    <w:rsid w:val="00833475"/>
    <w:rsid w:val="008334E6"/>
    <w:rsid w:val="0083350F"/>
    <w:rsid w:val="00834358"/>
    <w:rsid w:val="008346BD"/>
    <w:rsid w:val="008347BF"/>
    <w:rsid w:val="00834923"/>
    <w:rsid w:val="0083592C"/>
    <w:rsid w:val="008359EB"/>
    <w:rsid w:val="00835E23"/>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5B21"/>
    <w:rsid w:val="0086606B"/>
    <w:rsid w:val="0086709D"/>
    <w:rsid w:val="00867651"/>
    <w:rsid w:val="00867B5A"/>
    <w:rsid w:val="00870AE3"/>
    <w:rsid w:val="008713B2"/>
    <w:rsid w:val="0087166C"/>
    <w:rsid w:val="00871820"/>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877CB"/>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047"/>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47C6"/>
    <w:rsid w:val="008F4A2E"/>
    <w:rsid w:val="008F4F7F"/>
    <w:rsid w:val="008F6647"/>
    <w:rsid w:val="008F700E"/>
    <w:rsid w:val="008F75F7"/>
    <w:rsid w:val="00900343"/>
    <w:rsid w:val="009006A2"/>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34C3"/>
    <w:rsid w:val="00915B81"/>
    <w:rsid w:val="00915D6B"/>
    <w:rsid w:val="00915F19"/>
    <w:rsid w:val="009160DF"/>
    <w:rsid w:val="009162C7"/>
    <w:rsid w:val="00916C4E"/>
    <w:rsid w:val="00916EC2"/>
    <w:rsid w:val="00920060"/>
    <w:rsid w:val="00920418"/>
    <w:rsid w:val="009213BD"/>
    <w:rsid w:val="00922609"/>
    <w:rsid w:val="009230A6"/>
    <w:rsid w:val="00924627"/>
    <w:rsid w:val="00924931"/>
    <w:rsid w:val="009250A8"/>
    <w:rsid w:val="00925522"/>
    <w:rsid w:val="00925BE6"/>
    <w:rsid w:val="00926697"/>
    <w:rsid w:val="00926F61"/>
    <w:rsid w:val="00926FA9"/>
    <w:rsid w:val="0093011F"/>
    <w:rsid w:val="009303D1"/>
    <w:rsid w:val="00930484"/>
    <w:rsid w:val="0093123D"/>
    <w:rsid w:val="009312B2"/>
    <w:rsid w:val="009314C2"/>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37B6"/>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24D2"/>
    <w:rsid w:val="0095285B"/>
    <w:rsid w:val="009533C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0980"/>
    <w:rsid w:val="009610ED"/>
    <w:rsid w:val="00961EE9"/>
    <w:rsid w:val="00961FB2"/>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ACA"/>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28"/>
    <w:rsid w:val="009B4EF4"/>
    <w:rsid w:val="009B58EC"/>
    <w:rsid w:val="009B62E4"/>
    <w:rsid w:val="009B6546"/>
    <w:rsid w:val="009B76E3"/>
    <w:rsid w:val="009B76F9"/>
    <w:rsid w:val="009B7A72"/>
    <w:rsid w:val="009B7BB8"/>
    <w:rsid w:val="009B7F2C"/>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6D"/>
    <w:rsid w:val="009E1E10"/>
    <w:rsid w:val="009E22B9"/>
    <w:rsid w:val="009E33D7"/>
    <w:rsid w:val="009E3439"/>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4F1"/>
    <w:rsid w:val="009F2A19"/>
    <w:rsid w:val="009F4FD2"/>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D7E"/>
    <w:rsid w:val="00A051D9"/>
    <w:rsid w:val="00A05236"/>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2F66"/>
    <w:rsid w:val="00A238BD"/>
    <w:rsid w:val="00A23DCA"/>
    <w:rsid w:val="00A240D8"/>
    <w:rsid w:val="00A243AF"/>
    <w:rsid w:val="00A243E4"/>
    <w:rsid w:val="00A2459D"/>
    <w:rsid w:val="00A24E23"/>
    <w:rsid w:val="00A250A0"/>
    <w:rsid w:val="00A2566C"/>
    <w:rsid w:val="00A25F05"/>
    <w:rsid w:val="00A26491"/>
    <w:rsid w:val="00A27CCD"/>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D16"/>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1CB5"/>
    <w:rsid w:val="00A7205E"/>
    <w:rsid w:val="00A72C96"/>
    <w:rsid w:val="00A74692"/>
    <w:rsid w:val="00A75A52"/>
    <w:rsid w:val="00A7618B"/>
    <w:rsid w:val="00A7640B"/>
    <w:rsid w:val="00A7673C"/>
    <w:rsid w:val="00A76B35"/>
    <w:rsid w:val="00A773A8"/>
    <w:rsid w:val="00A7778B"/>
    <w:rsid w:val="00A803BC"/>
    <w:rsid w:val="00A80969"/>
    <w:rsid w:val="00A817A8"/>
    <w:rsid w:val="00A8517E"/>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94C"/>
    <w:rsid w:val="00AC3D06"/>
    <w:rsid w:val="00AC429F"/>
    <w:rsid w:val="00AC45F2"/>
    <w:rsid w:val="00AC4F50"/>
    <w:rsid w:val="00AC536C"/>
    <w:rsid w:val="00AC57E7"/>
    <w:rsid w:val="00AC60B4"/>
    <w:rsid w:val="00AC67B6"/>
    <w:rsid w:val="00AC6AF3"/>
    <w:rsid w:val="00AC7B9A"/>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61B2"/>
    <w:rsid w:val="00AE6ADB"/>
    <w:rsid w:val="00AE6C0D"/>
    <w:rsid w:val="00AE718E"/>
    <w:rsid w:val="00AE7751"/>
    <w:rsid w:val="00AE78D1"/>
    <w:rsid w:val="00AE7F89"/>
    <w:rsid w:val="00AF04BC"/>
    <w:rsid w:val="00AF142A"/>
    <w:rsid w:val="00AF2D54"/>
    <w:rsid w:val="00AF3458"/>
    <w:rsid w:val="00AF3BDE"/>
    <w:rsid w:val="00AF3F7B"/>
    <w:rsid w:val="00AF42B4"/>
    <w:rsid w:val="00AF458F"/>
    <w:rsid w:val="00AF468D"/>
    <w:rsid w:val="00AF4B8A"/>
    <w:rsid w:val="00AF4F1B"/>
    <w:rsid w:val="00AF5116"/>
    <w:rsid w:val="00AF56F6"/>
    <w:rsid w:val="00AF5EC6"/>
    <w:rsid w:val="00AF66B1"/>
    <w:rsid w:val="00AF6C38"/>
    <w:rsid w:val="00AF6E8A"/>
    <w:rsid w:val="00AF7213"/>
    <w:rsid w:val="00AF7771"/>
    <w:rsid w:val="00AF7822"/>
    <w:rsid w:val="00AF7AFD"/>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52CD"/>
    <w:rsid w:val="00B254E4"/>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07B"/>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19C"/>
    <w:rsid w:val="00B47C18"/>
    <w:rsid w:val="00B500CD"/>
    <w:rsid w:val="00B505B9"/>
    <w:rsid w:val="00B50781"/>
    <w:rsid w:val="00B50E7C"/>
    <w:rsid w:val="00B5109D"/>
    <w:rsid w:val="00B520A2"/>
    <w:rsid w:val="00B5239C"/>
    <w:rsid w:val="00B53259"/>
    <w:rsid w:val="00B532B0"/>
    <w:rsid w:val="00B53893"/>
    <w:rsid w:val="00B53B66"/>
    <w:rsid w:val="00B54410"/>
    <w:rsid w:val="00B548C2"/>
    <w:rsid w:val="00B54B6A"/>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15DA"/>
    <w:rsid w:val="00B721CD"/>
    <w:rsid w:val="00B7228B"/>
    <w:rsid w:val="00B725D7"/>
    <w:rsid w:val="00B7267A"/>
    <w:rsid w:val="00B726FF"/>
    <w:rsid w:val="00B72A5B"/>
    <w:rsid w:val="00B72AA4"/>
    <w:rsid w:val="00B72E0B"/>
    <w:rsid w:val="00B7367F"/>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59C"/>
    <w:rsid w:val="00BA763A"/>
    <w:rsid w:val="00BA76A9"/>
    <w:rsid w:val="00BB0595"/>
    <w:rsid w:val="00BB2585"/>
    <w:rsid w:val="00BB2F36"/>
    <w:rsid w:val="00BB3C76"/>
    <w:rsid w:val="00BB3E2B"/>
    <w:rsid w:val="00BB5480"/>
    <w:rsid w:val="00BB55BA"/>
    <w:rsid w:val="00BB5D1C"/>
    <w:rsid w:val="00BB601D"/>
    <w:rsid w:val="00BB6552"/>
    <w:rsid w:val="00BB65E0"/>
    <w:rsid w:val="00BB6B9B"/>
    <w:rsid w:val="00BB754F"/>
    <w:rsid w:val="00BC0058"/>
    <w:rsid w:val="00BC0166"/>
    <w:rsid w:val="00BC03EA"/>
    <w:rsid w:val="00BC07D4"/>
    <w:rsid w:val="00BC0A5D"/>
    <w:rsid w:val="00BC0BE3"/>
    <w:rsid w:val="00BC1AD9"/>
    <w:rsid w:val="00BC1B34"/>
    <w:rsid w:val="00BC2ED8"/>
    <w:rsid w:val="00BC3257"/>
    <w:rsid w:val="00BC32E7"/>
    <w:rsid w:val="00BC4F81"/>
    <w:rsid w:val="00BC5670"/>
    <w:rsid w:val="00BC58B9"/>
    <w:rsid w:val="00BC62C9"/>
    <w:rsid w:val="00BC63BE"/>
    <w:rsid w:val="00BC65A6"/>
    <w:rsid w:val="00BC65AB"/>
    <w:rsid w:val="00BC7570"/>
    <w:rsid w:val="00BC7581"/>
    <w:rsid w:val="00BD0AAB"/>
    <w:rsid w:val="00BD23A3"/>
    <w:rsid w:val="00BD2D1A"/>
    <w:rsid w:val="00BD2E8D"/>
    <w:rsid w:val="00BD2F13"/>
    <w:rsid w:val="00BD3056"/>
    <w:rsid w:val="00BD3472"/>
    <w:rsid w:val="00BD3846"/>
    <w:rsid w:val="00BD3E68"/>
    <w:rsid w:val="00BD4E05"/>
    <w:rsid w:val="00BD5237"/>
    <w:rsid w:val="00BD598A"/>
    <w:rsid w:val="00BD5C7A"/>
    <w:rsid w:val="00BD5DAF"/>
    <w:rsid w:val="00BD691C"/>
    <w:rsid w:val="00BD6A69"/>
    <w:rsid w:val="00BD6C05"/>
    <w:rsid w:val="00BD723F"/>
    <w:rsid w:val="00BD75B4"/>
    <w:rsid w:val="00BD7D14"/>
    <w:rsid w:val="00BE02B4"/>
    <w:rsid w:val="00BE2641"/>
    <w:rsid w:val="00BE28C1"/>
    <w:rsid w:val="00BE29CA"/>
    <w:rsid w:val="00BE2E70"/>
    <w:rsid w:val="00BE3492"/>
    <w:rsid w:val="00BE3B62"/>
    <w:rsid w:val="00BE4619"/>
    <w:rsid w:val="00BE4C1E"/>
    <w:rsid w:val="00BE4EC9"/>
    <w:rsid w:val="00BE5163"/>
    <w:rsid w:val="00BE5D98"/>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30B8"/>
    <w:rsid w:val="00C03309"/>
    <w:rsid w:val="00C037E0"/>
    <w:rsid w:val="00C04217"/>
    <w:rsid w:val="00C042BC"/>
    <w:rsid w:val="00C0576E"/>
    <w:rsid w:val="00C072FE"/>
    <w:rsid w:val="00C07531"/>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1FF8"/>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BC7"/>
    <w:rsid w:val="00C31FAA"/>
    <w:rsid w:val="00C320CB"/>
    <w:rsid w:val="00C327F6"/>
    <w:rsid w:val="00C3335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74D6"/>
    <w:rsid w:val="00C47538"/>
    <w:rsid w:val="00C5072B"/>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38C"/>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225"/>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A89"/>
    <w:rsid w:val="00C77CA4"/>
    <w:rsid w:val="00C77D26"/>
    <w:rsid w:val="00C80505"/>
    <w:rsid w:val="00C80B4C"/>
    <w:rsid w:val="00C80BDF"/>
    <w:rsid w:val="00C815DF"/>
    <w:rsid w:val="00C81819"/>
    <w:rsid w:val="00C819DB"/>
    <w:rsid w:val="00C81BC9"/>
    <w:rsid w:val="00C82FEE"/>
    <w:rsid w:val="00C83826"/>
    <w:rsid w:val="00C8447F"/>
    <w:rsid w:val="00C847D8"/>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26CE"/>
    <w:rsid w:val="00CA272B"/>
    <w:rsid w:val="00CA2827"/>
    <w:rsid w:val="00CA2B24"/>
    <w:rsid w:val="00CA391D"/>
    <w:rsid w:val="00CA3ACD"/>
    <w:rsid w:val="00CA3C95"/>
    <w:rsid w:val="00CA44A9"/>
    <w:rsid w:val="00CA49FC"/>
    <w:rsid w:val="00CA4F8B"/>
    <w:rsid w:val="00CA52AC"/>
    <w:rsid w:val="00CA5445"/>
    <w:rsid w:val="00CA5F79"/>
    <w:rsid w:val="00CA602E"/>
    <w:rsid w:val="00CA6881"/>
    <w:rsid w:val="00CB0007"/>
    <w:rsid w:val="00CB0072"/>
    <w:rsid w:val="00CB01B8"/>
    <w:rsid w:val="00CB04EF"/>
    <w:rsid w:val="00CB07E0"/>
    <w:rsid w:val="00CB09DA"/>
    <w:rsid w:val="00CB0BD9"/>
    <w:rsid w:val="00CB0ED9"/>
    <w:rsid w:val="00CB17C5"/>
    <w:rsid w:val="00CB1CAC"/>
    <w:rsid w:val="00CB1D31"/>
    <w:rsid w:val="00CB1DE8"/>
    <w:rsid w:val="00CB1E3B"/>
    <w:rsid w:val="00CB1F1D"/>
    <w:rsid w:val="00CB2A94"/>
    <w:rsid w:val="00CB2E1A"/>
    <w:rsid w:val="00CB318E"/>
    <w:rsid w:val="00CB33F8"/>
    <w:rsid w:val="00CB3CB5"/>
    <w:rsid w:val="00CB40AB"/>
    <w:rsid w:val="00CB48D7"/>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71B"/>
    <w:rsid w:val="00CD185D"/>
    <w:rsid w:val="00CD28F0"/>
    <w:rsid w:val="00CD29B9"/>
    <w:rsid w:val="00CD31F8"/>
    <w:rsid w:val="00CD3ED8"/>
    <w:rsid w:val="00CD4148"/>
    <w:rsid w:val="00CD4589"/>
    <w:rsid w:val="00CD46ED"/>
    <w:rsid w:val="00CD497A"/>
    <w:rsid w:val="00CD5633"/>
    <w:rsid w:val="00CD65B3"/>
    <w:rsid w:val="00CD6871"/>
    <w:rsid w:val="00CD761D"/>
    <w:rsid w:val="00CD76B5"/>
    <w:rsid w:val="00CD78A5"/>
    <w:rsid w:val="00CD78B9"/>
    <w:rsid w:val="00CE1D01"/>
    <w:rsid w:val="00CE2323"/>
    <w:rsid w:val="00CE2346"/>
    <w:rsid w:val="00CE3036"/>
    <w:rsid w:val="00CE3CE1"/>
    <w:rsid w:val="00CE42BA"/>
    <w:rsid w:val="00CE4B50"/>
    <w:rsid w:val="00CE4D63"/>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FDD"/>
    <w:rsid w:val="00D20016"/>
    <w:rsid w:val="00D2044E"/>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6CD"/>
    <w:rsid w:val="00D30CF0"/>
    <w:rsid w:val="00D31637"/>
    <w:rsid w:val="00D31681"/>
    <w:rsid w:val="00D3191C"/>
    <w:rsid w:val="00D31B6E"/>
    <w:rsid w:val="00D3232B"/>
    <w:rsid w:val="00D3239F"/>
    <w:rsid w:val="00D324A4"/>
    <w:rsid w:val="00D3250C"/>
    <w:rsid w:val="00D328F6"/>
    <w:rsid w:val="00D32E63"/>
    <w:rsid w:val="00D33282"/>
    <w:rsid w:val="00D33914"/>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0EF"/>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7BE"/>
    <w:rsid w:val="00D56B5F"/>
    <w:rsid w:val="00D5732D"/>
    <w:rsid w:val="00D57A3F"/>
    <w:rsid w:val="00D57AF0"/>
    <w:rsid w:val="00D57DCD"/>
    <w:rsid w:val="00D60898"/>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D78"/>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5D2E"/>
    <w:rsid w:val="00D76ADC"/>
    <w:rsid w:val="00D76D74"/>
    <w:rsid w:val="00D7718A"/>
    <w:rsid w:val="00D77413"/>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1791"/>
    <w:rsid w:val="00D91EC2"/>
    <w:rsid w:val="00D922A0"/>
    <w:rsid w:val="00D928DB"/>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27B"/>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5D7A"/>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21FD"/>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C8B"/>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522"/>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482"/>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80440"/>
    <w:rsid w:val="00E81752"/>
    <w:rsid w:val="00E817E0"/>
    <w:rsid w:val="00E81B19"/>
    <w:rsid w:val="00E82EE4"/>
    <w:rsid w:val="00E83190"/>
    <w:rsid w:val="00E831E7"/>
    <w:rsid w:val="00E83B28"/>
    <w:rsid w:val="00E843B5"/>
    <w:rsid w:val="00E84A3B"/>
    <w:rsid w:val="00E84D85"/>
    <w:rsid w:val="00E85307"/>
    <w:rsid w:val="00E853B8"/>
    <w:rsid w:val="00E85B0A"/>
    <w:rsid w:val="00E87742"/>
    <w:rsid w:val="00E907E4"/>
    <w:rsid w:val="00E90A24"/>
    <w:rsid w:val="00E90A2B"/>
    <w:rsid w:val="00E90C34"/>
    <w:rsid w:val="00E90D96"/>
    <w:rsid w:val="00E91539"/>
    <w:rsid w:val="00E91606"/>
    <w:rsid w:val="00E919AC"/>
    <w:rsid w:val="00E929CE"/>
    <w:rsid w:val="00E9321C"/>
    <w:rsid w:val="00E93499"/>
    <w:rsid w:val="00E93CB3"/>
    <w:rsid w:val="00E9402B"/>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DC9"/>
    <w:rsid w:val="00EA1E5C"/>
    <w:rsid w:val="00EA25C2"/>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6FE8"/>
    <w:rsid w:val="00EB7307"/>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45E"/>
    <w:rsid w:val="00EC775C"/>
    <w:rsid w:val="00EC7B35"/>
    <w:rsid w:val="00EC7EAF"/>
    <w:rsid w:val="00ED0993"/>
    <w:rsid w:val="00ED09C2"/>
    <w:rsid w:val="00ED0A29"/>
    <w:rsid w:val="00ED1327"/>
    <w:rsid w:val="00ED1FF3"/>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110"/>
    <w:rsid w:val="00EE0E5D"/>
    <w:rsid w:val="00EE11C2"/>
    <w:rsid w:val="00EE2A61"/>
    <w:rsid w:val="00EE3663"/>
    <w:rsid w:val="00EE3DED"/>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E1"/>
    <w:rsid w:val="00EF7DA6"/>
    <w:rsid w:val="00F0021E"/>
    <w:rsid w:val="00F0030E"/>
    <w:rsid w:val="00F007EE"/>
    <w:rsid w:val="00F00BD5"/>
    <w:rsid w:val="00F00CD1"/>
    <w:rsid w:val="00F01783"/>
    <w:rsid w:val="00F01E6B"/>
    <w:rsid w:val="00F0241C"/>
    <w:rsid w:val="00F026F9"/>
    <w:rsid w:val="00F031EE"/>
    <w:rsid w:val="00F03918"/>
    <w:rsid w:val="00F03B9F"/>
    <w:rsid w:val="00F04D7B"/>
    <w:rsid w:val="00F05759"/>
    <w:rsid w:val="00F064B1"/>
    <w:rsid w:val="00F064EC"/>
    <w:rsid w:val="00F066D5"/>
    <w:rsid w:val="00F0767C"/>
    <w:rsid w:val="00F07C88"/>
    <w:rsid w:val="00F07F39"/>
    <w:rsid w:val="00F10CB9"/>
    <w:rsid w:val="00F10EDC"/>
    <w:rsid w:val="00F110CD"/>
    <w:rsid w:val="00F110D5"/>
    <w:rsid w:val="00F11B74"/>
    <w:rsid w:val="00F12351"/>
    <w:rsid w:val="00F14C17"/>
    <w:rsid w:val="00F14CB4"/>
    <w:rsid w:val="00F14E9B"/>
    <w:rsid w:val="00F14FE0"/>
    <w:rsid w:val="00F15193"/>
    <w:rsid w:val="00F166CD"/>
    <w:rsid w:val="00F16739"/>
    <w:rsid w:val="00F1676C"/>
    <w:rsid w:val="00F16BAB"/>
    <w:rsid w:val="00F16DE2"/>
    <w:rsid w:val="00F17C17"/>
    <w:rsid w:val="00F20123"/>
    <w:rsid w:val="00F2052B"/>
    <w:rsid w:val="00F206BD"/>
    <w:rsid w:val="00F21DD9"/>
    <w:rsid w:val="00F2206E"/>
    <w:rsid w:val="00F2209F"/>
    <w:rsid w:val="00F22183"/>
    <w:rsid w:val="00F223D1"/>
    <w:rsid w:val="00F2247E"/>
    <w:rsid w:val="00F2260F"/>
    <w:rsid w:val="00F228F1"/>
    <w:rsid w:val="00F242AD"/>
    <w:rsid w:val="00F247F2"/>
    <w:rsid w:val="00F2518F"/>
    <w:rsid w:val="00F252A8"/>
    <w:rsid w:val="00F255D9"/>
    <w:rsid w:val="00F25A8A"/>
    <w:rsid w:val="00F265F7"/>
    <w:rsid w:val="00F27759"/>
    <w:rsid w:val="00F2789C"/>
    <w:rsid w:val="00F27FA6"/>
    <w:rsid w:val="00F307A7"/>
    <w:rsid w:val="00F30BCC"/>
    <w:rsid w:val="00F31016"/>
    <w:rsid w:val="00F3125C"/>
    <w:rsid w:val="00F312DC"/>
    <w:rsid w:val="00F313CE"/>
    <w:rsid w:val="00F31465"/>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A1C"/>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32E8"/>
    <w:rsid w:val="00F537FF"/>
    <w:rsid w:val="00F5469D"/>
    <w:rsid w:val="00F54E36"/>
    <w:rsid w:val="00F550A3"/>
    <w:rsid w:val="00F5511E"/>
    <w:rsid w:val="00F55169"/>
    <w:rsid w:val="00F55C7B"/>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55"/>
    <w:rsid w:val="00F64FDB"/>
    <w:rsid w:val="00F657CF"/>
    <w:rsid w:val="00F65808"/>
    <w:rsid w:val="00F6587D"/>
    <w:rsid w:val="00F66A00"/>
    <w:rsid w:val="00F66CFB"/>
    <w:rsid w:val="00F67021"/>
    <w:rsid w:val="00F676E1"/>
    <w:rsid w:val="00F704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3EC8"/>
    <w:rsid w:val="00F841FB"/>
    <w:rsid w:val="00F84421"/>
    <w:rsid w:val="00F8449B"/>
    <w:rsid w:val="00F84B44"/>
    <w:rsid w:val="00F85594"/>
    <w:rsid w:val="00F85691"/>
    <w:rsid w:val="00F85E75"/>
    <w:rsid w:val="00F8610C"/>
    <w:rsid w:val="00F86CDF"/>
    <w:rsid w:val="00F87032"/>
    <w:rsid w:val="00F87094"/>
    <w:rsid w:val="00F87367"/>
    <w:rsid w:val="00F87AB3"/>
    <w:rsid w:val="00F87B0C"/>
    <w:rsid w:val="00F87E88"/>
    <w:rsid w:val="00F90D4A"/>
    <w:rsid w:val="00F913C8"/>
    <w:rsid w:val="00F913DC"/>
    <w:rsid w:val="00F91DDA"/>
    <w:rsid w:val="00F91E30"/>
    <w:rsid w:val="00F92057"/>
    <w:rsid w:val="00F92C90"/>
    <w:rsid w:val="00F92EAE"/>
    <w:rsid w:val="00F9397A"/>
    <w:rsid w:val="00F93A37"/>
    <w:rsid w:val="00F94182"/>
    <w:rsid w:val="00F9431F"/>
    <w:rsid w:val="00F944D9"/>
    <w:rsid w:val="00F94DB3"/>
    <w:rsid w:val="00F96500"/>
    <w:rsid w:val="00F9652A"/>
    <w:rsid w:val="00F96833"/>
    <w:rsid w:val="00F97045"/>
    <w:rsid w:val="00FA05D9"/>
    <w:rsid w:val="00FA082C"/>
    <w:rsid w:val="00FA0B41"/>
    <w:rsid w:val="00FA17E1"/>
    <w:rsid w:val="00FA2C35"/>
    <w:rsid w:val="00FA31E7"/>
    <w:rsid w:val="00FA3329"/>
    <w:rsid w:val="00FA4063"/>
    <w:rsid w:val="00FA413A"/>
    <w:rsid w:val="00FA4144"/>
    <w:rsid w:val="00FA436F"/>
    <w:rsid w:val="00FA498A"/>
    <w:rsid w:val="00FA4DC8"/>
    <w:rsid w:val="00FA4DDF"/>
    <w:rsid w:val="00FA5C71"/>
    <w:rsid w:val="00FA645E"/>
    <w:rsid w:val="00FA6A01"/>
    <w:rsid w:val="00FA6E7F"/>
    <w:rsid w:val="00FA7114"/>
    <w:rsid w:val="00FB052D"/>
    <w:rsid w:val="00FB0AB7"/>
    <w:rsid w:val="00FB0F98"/>
    <w:rsid w:val="00FB1498"/>
    <w:rsid w:val="00FB19EC"/>
    <w:rsid w:val="00FB1E2A"/>
    <w:rsid w:val="00FB22D7"/>
    <w:rsid w:val="00FB2379"/>
    <w:rsid w:val="00FB342E"/>
    <w:rsid w:val="00FB373D"/>
    <w:rsid w:val="00FB3CB7"/>
    <w:rsid w:val="00FB4704"/>
    <w:rsid w:val="00FB4B8A"/>
    <w:rsid w:val="00FB4BC7"/>
    <w:rsid w:val="00FB5091"/>
    <w:rsid w:val="00FB5152"/>
    <w:rsid w:val="00FB5F8F"/>
    <w:rsid w:val="00FB680E"/>
    <w:rsid w:val="00FB6B73"/>
    <w:rsid w:val="00FB75F0"/>
    <w:rsid w:val="00FB7A0B"/>
    <w:rsid w:val="00FC0065"/>
    <w:rsid w:val="00FC0222"/>
    <w:rsid w:val="00FC062F"/>
    <w:rsid w:val="00FC0754"/>
    <w:rsid w:val="00FC1B4B"/>
    <w:rsid w:val="00FC2C3A"/>
    <w:rsid w:val="00FC3325"/>
    <w:rsid w:val="00FC3583"/>
    <w:rsid w:val="00FC3AEE"/>
    <w:rsid w:val="00FC4C47"/>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E9E"/>
    <w:rsid w:val="00FE4290"/>
    <w:rsid w:val="00FE4457"/>
    <w:rsid w:val="00FE515A"/>
    <w:rsid w:val="00FE5421"/>
    <w:rsid w:val="00FE546B"/>
    <w:rsid w:val="00FE555D"/>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D22"/>
    <w:rsid w:val="00FF4F92"/>
    <w:rsid w:val="00FF53DF"/>
    <w:rsid w:val="00FF54EB"/>
    <w:rsid w:val="00FF6651"/>
    <w:rsid w:val="00FF6822"/>
    <w:rsid w:val="00FF6B9E"/>
    <w:rsid w:val="00FF6D65"/>
    <w:rsid w:val="00FF73D0"/>
    <w:rsid w:val="046A1D2D"/>
    <w:rsid w:val="05E9F06E"/>
    <w:rsid w:val="06E10F41"/>
    <w:rsid w:val="07DF8CCE"/>
    <w:rsid w:val="0A89E193"/>
    <w:rsid w:val="10E807B4"/>
    <w:rsid w:val="13339325"/>
    <w:rsid w:val="141204DA"/>
    <w:rsid w:val="16512788"/>
    <w:rsid w:val="1A219784"/>
    <w:rsid w:val="20B54C24"/>
    <w:rsid w:val="21A759C8"/>
    <w:rsid w:val="279F0D4B"/>
    <w:rsid w:val="32975CEE"/>
    <w:rsid w:val="367417BC"/>
    <w:rsid w:val="3E61DC49"/>
    <w:rsid w:val="5BAD57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8EFFA6F-0FA7-44C5-8FD0-B7036D76A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D7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paragraph" w:customStyle="1" w:styleId="Revision1">
    <w:name w:val="Revision1"/>
    <w:hidden/>
    <w:uiPriority w:val="99"/>
    <w:semiHidden/>
    <w:qFormat/>
    <w:rsid w:val="005C3AC6"/>
    <w:pPr>
      <w:spacing w:after="160" w:line="259" w:lineRule="auto"/>
    </w:pPr>
    <w:rPr>
      <w:rFonts w:ascii="Times New Roman" w:eastAsia="MS Gothic" w:hAnsi="Times New Roman"/>
      <w:sz w:val="24"/>
      <w:lang w:val="en-GB" w:eastAsia="ja-JP"/>
    </w:rPr>
  </w:style>
  <w:style w:type="paragraph" w:styleId="ListNumber3">
    <w:name w:val="List Number 3"/>
    <w:basedOn w:val="Normal"/>
    <w:qFormat/>
    <w:rsid w:val="00C21FF8"/>
    <w:pPr>
      <w:numPr>
        <w:numId w:val="28"/>
      </w:numPr>
      <w:tabs>
        <w:tab w:val="left" w:pos="720"/>
        <w:tab w:val="left" w:pos="926"/>
      </w:tabs>
      <w:ind w:left="926"/>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RBI5PAMIO524-1616901215-47607</_dlc_DocId>
    <_dlc_DocIdUrl xmlns="71c5aaf6-e6ce-465b-b873-5148d2a4c105">
      <Url>https://nokia.sharepoint.com/sites/gxp/_layouts/15/DocIdRedir.aspx?ID=RBI5PAMIO524-1616901215-47607</Url>
      <Description>RBI5PAMIO524-1616901215-47607</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openxmlformats.org/package/2006/metadata/core-properties"/>
    <ds:schemaRef ds:uri="http://purl.org/dc/elements/1.1/"/>
    <ds:schemaRef ds:uri="http://purl.org/dc/terms/"/>
    <ds:schemaRef ds:uri="71c5aaf6-e6ce-465b-b873-5148d2a4c105"/>
    <ds:schemaRef ds:uri="http://purl.org/dc/dcmitype/"/>
    <ds:schemaRef ds:uri="http://schemas.microsoft.com/office/infopath/2007/PartnerControls"/>
    <ds:schemaRef ds:uri="http://schemas.microsoft.com/office/2006/documentManagement/types"/>
    <ds:schemaRef ds:uri="7275bb01-7583-478d-bc14-e839a2dd5989"/>
    <ds:schemaRef ds:uri="3f2ce089-3858-4176-9a21-a30f9204848e"/>
    <ds:schemaRef ds:uri="http://www.w3.org/XML/1998/namespace"/>
  </ds:schemaRefs>
</ds:datastoreItem>
</file>

<file path=customXml/itemProps3.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989</TotalTime>
  <Pages>9</Pages>
  <Words>2606</Words>
  <Characters>14434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17006</CharactersWithSpaces>
  <SharedDoc>false</SharedDoc>
  <HLinks>
    <vt:vector size="66" baseType="variant">
      <vt:variant>
        <vt:i4>8192072</vt:i4>
      </vt:variant>
      <vt:variant>
        <vt:i4>27</vt:i4>
      </vt:variant>
      <vt:variant>
        <vt:i4>0</vt:i4>
      </vt:variant>
      <vt:variant>
        <vt:i4>5</vt:i4>
      </vt:variant>
      <vt:variant>
        <vt:lpwstr>https://www.3gpp.org/ftp/tsg_ran/WG1_RL1/TSGR1_120/Docs/R1-2501397.zip</vt:lpwstr>
      </vt:variant>
      <vt:variant>
        <vt:lpwstr/>
      </vt:variant>
      <vt:variant>
        <vt:i4>5505084</vt:i4>
      </vt:variant>
      <vt:variant>
        <vt:i4>27</vt:i4>
      </vt:variant>
      <vt:variant>
        <vt:i4>0</vt:i4>
      </vt:variant>
      <vt:variant>
        <vt:i4>5</vt:i4>
      </vt:variant>
      <vt:variant>
        <vt:lpwstr>mailto:roberto.1.maldonado@nokia.com</vt:lpwstr>
      </vt:variant>
      <vt:variant>
        <vt:lpwstr/>
      </vt:variant>
      <vt:variant>
        <vt:i4>3801154</vt:i4>
      </vt:variant>
      <vt:variant>
        <vt:i4>24</vt:i4>
      </vt:variant>
      <vt:variant>
        <vt:i4>0</vt:i4>
      </vt:variant>
      <vt:variant>
        <vt:i4>5</vt:i4>
      </vt:variant>
      <vt:variant>
        <vt:lpwstr>mailto:youngsoo.yuk@nokia.com</vt:lpwstr>
      </vt:variant>
      <vt:variant>
        <vt:lpwstr/>
      </vt:variant>
      <vt:variant>
        <vt:i4>5439550</vt:i4>
      </vt:variant>
      <vt:variant>
        <vt:i4>21</vt:i4>
      </vt:variant>
      <vt:variant>
        <vt:i4>0</vt:i4>
      </vt:variant>
      <vt:variant>
        <vt:i4>5</vt:i4>
      </vt:variant>
      <vt:variant>
        <vt:lpwstr>mailto:sheyam.dhomeja@nokia.com</vt:lpwstr>
      </vt:variant>
      <vt:variant>
        <vt:lpwstr/>
      </vt:variant>
      <vt:variant>
        <vt:i4>655467</vt:i4>
      </vt:variant>
      <vt:variant>
        <vt:i4>18</vt:i4>
      </vt:variant>
      <vt:variant>
        <vt:i4>0</vt:i4>
      </vt:variant>
      <vt:variant>
        <vt:i4>5</vt:i4>
      </vt:variant>
      <vt:variant>
        <vt:lpwstr>mailto:karim.kasan@nokia.com</vt:lpwstr>
      </vt:variant>
      <vt:variant>
        <vt:lpwstr/>
      </vt:variant>
      <vt:variant>
        <vt:i4>1638441</vt:i4>
      </vt:variant>
      <vt:variant>
        <vt:i4>15</vt:i4>
      </vt:variant>
      <vt:variant>
        <vt:i4>0</vt:i4>
      </vt:variant>
      <vt:variant>
        <vt:i4>5</vt:i4>
      </vt:variant>
      <vt:variant>
        <vt:lpwstr>mailto:nhat-quang.nhan@nokia.com</vt:lpwstr>
      </vt:variant>
      <vt:variant>
        <vt:lpwstr/>
      </vt:variant>
      <vt:variant>
        <vt:i4>6357015</vt:i4>
      </vt:variant>
      <vt:variant>
        <vt:i4>12</vt:i4>
      </vt:variant>
      <vt:variant>
        <vt:i4>0</vt:i4>
      </vt:variant>
      <vt:variant>
        <vt:i4>5</vt:i4>
      </vt:variant>
      <vt:variant>
        <vt:lpwstr>mailto:erika.almeida@nokia.com</vt:lpwstr>
      </vt:variant>
      <vt:variant>
        <vt:lpwstr/>
      </vt:variant>
      <vt:variant>
        <vt:i4>2555913</vt:i4>
      </vt:variant>
      <vt:variant>
        <vt:i4>9</vt:i4>
      </vt:variant>
      <vt:variant>
        <vt:i4>0</vt:i4>
      </vt:variant>
      <vt:variant>
        <vt:i4>5</vt:i4>
      </vt:variant>
      <vt:variant>
        <vt:lpwstr>mailto:lei.du@nokia-sbell.com</vt:lpwstr>
      </vt:variant>
      <vt:variant>
        <vt:lpwstr/>
      </vt:variant>
      <vt:variant>
        <vt:i4>8257600</vt:i4>
      </vt:variant>
      <vt:variant>
        <vt:i4>6</vt:i4>
      </vt:variant>
      <vt:variant>
        <vt:i4>0</vt:i4>
      </vt:variant>
      <vt:variant>
        <vt:i4>5</vt:i4>
      </vt:variant>
      <vt:variant>
        <vt:lpwstr>mailto:jarkko.t.koskela@nokia.com</vt:lpwstr>
      </vt:variant>
      <vt:variant>
        <vt:lpwstr/>
      </vt:variant>
      <vt:variant>
        <vt:i4>8323099</vt:i4>
      </vt:variant>
      <vt:variant>
        <vt:i4>3</vt:i4>
      </vt:variant>
      <vt:variant>
        <vt:i4>0</vt:i4>
      </vt:variant>
      <vt:variant>
        <vt:i4>5</vt:i4>
      </vt:variant>
      <vt:variant>
        <vt:lpwstr>mailto:guillermo.pocovi@nokia.com</vt:lpwstr>
      </vt:variant>
      <vt:variant>
        <vt:lpwstr/>
      </vt: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161</cp:revision>
  <cp:lastPrinted>2016-06-22T00:35:00Z</cp:lastPrinted>
  <dcterms:created xsi:type="dcterms:W3CDTF">2025-01-08T19:27:00Z</dcterms:created>
  <dcterms:modified xsi:type="dcterms:W3CDTF">2025-05-09T06:39:00Z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cf0daae6-a262-4ea6-abc4-7adde58b8dd0</vt:lpwstr>
  </property>
</Properties>
</file>